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41EBE52B"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r w:rsidR="000F5938">
        <w:rPr>
          <w:rFonts w:ascii="Arial" w:eastAsia="宋体" w:hAnsi="Arial"/>
          <w:b/>
          <w:bCs/>
          <w:sz w:val="24"/>
          <w:szCs w:val="24"/>
          <w:lang w:eastAsia="en-US"/>
        </w:rPr>
        <w:t>2</w:t>
      </w:r>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1E9D5525"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sidR="009A12B8">
        <w:rPr>
          <w:rFonts w:ascii="Arial" w:eastAsia="宋体" w:hAnsi="Arial" w:hint="eastAsia"/>
          <w:b/>
          <w:sz w:val="24"/>
          <w:lang w:eastAsia="zh-CN"/>
        </w:rPr>
        <w:t>7.6</w:t>
      </w:r>
    </w:p>
    <w:p w14:paraId="0692AA66" w14:textId="77777777" w:rsidR="000F5938" w:rsidRDefault="000F5938" w:rsidP="00BD408F">
      <w:pPr>
        <w:pStyle w:val="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DaCAS</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0F5938"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777777" w:rsidR="000F5938" w:rsidRPr="00460401" w:rsidRDefault="000F5938" w:rsidP="006D4D4F">
            <w:pPr>
              <w:pStyle w:val="TAL"/>
              <w:spacing w:after="120"/>
              <w:rPr>
                <w:b/>
                <w:sz w:val="16"/>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B2675C0" w14:textId="77777777" w:rsidR="000F5938" w:rsidRPr="00460401" w:rsidRDefault="000F5938" w:rsidP="006D4D4F">
            <w:pPr>
              <w:pStyle w:val="TAL"/>
              <w:spacing w:after="120"/>
              <w:rPr>
                <w:b/>
                <w:sz w:val="16"/>
              </w:rPr>
            </w:pP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5D7FF26F" w14:textId="77777777" w:rsidR="000F5938" w:rsidRPr="00460401" w:rsidRDefault="000F5938" w:rsidP="006D4D4F">
            <w:pPr>
              <w:pStyle w:val="TAL"/>
              <w:spacing w:after="120"/>
              <w:rPr>
                <w:b/>
                <w:sz w:val="16"/>
              </w:rPr>
            </w:pPr>
          </w:p>
        </w:tc>
        <w:tc>
          <w:tcPr>
            <w:tcW w:w="1349" w:type="pct"/>
            <w:tcBorders>
              <w:top w:val="single" w:sz="6" w:space="0" w:color="auto"/>
              <w:left w:val="single" w:sz="6" w:space="0" w:color="auto"/>
              <w:bottom w:val="single" w:sz="6" w:space="0" w:color="auto"/>
              <w:right w:val="single" w:sz="6" w:space="0" w:color="auto"/>
            </w:tcBorders>
          </w:tcPr>
          <w:p w14:paraId="10846232" w14:textId="77777777" w:rsidR="000F5938" w:rsidRPr="00460401" w:rsidRDefault="000F5938" w:rsidP="006D4D4F">
            <w:pPr>
              <w:pStyle w:val="TAL"/>
              <w:spacing w:after="120"/>
              <w:rPr>
                <w:b/>
                <w:sz w:val="16"/>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1B7D1C9" w14:textId="77777777" w:rsidR="000F5938" w:rsidRPr="00460401" w:rsidRDefault="000F5938" w:rsidP="006D4D4F">
            <w:pPr>
              <w:pStyle w:val="TAL"/>
              <w:spacing w:after="120"/>
              <w:rPr>
                <w:b/>
                <w:sz w:val="16"/>
              </w:rPr>
            </w:pPr>
          </w:p>
        </w:tc>
      </w:tr>
    </w:tbl>
    <w:p w14:paraId="0916A6D9" w14:textId="77777777" w:rsidR="000F5938" w:rsidRDefault="000F5938" w:rsidP="000F5938">
      <w:pPr>
        <w:rPr>
          <w:lang w:eastAsia="zh-CN"/>
        </w:rPr>
      </w:pPr>
    </w:p>
    <w:p w14:paraId="33F476F9" w14:textId="77777777" w:rsidR="000F5938" w:rsidRPr="000F5938" w:rsidRDefault="000F5938" w:rsidP="006712BE">
      <w:pPr>
        <w:rPr>
          <w:lang w:eastAsia="zh-CN"/>
        </w:rPr>
      </w:pPr>
    </w:p>
    <w:p w14:paraId="31DE6016" w14:textId="6E351C7C" w:rsidR="00007F63" w:rsidRPr="00007F63" w:rsidRDefault="00BD408F" w:rsidP="00BD408F">
      <w:pPr>
        <w:pStyle w:val="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The DaCAS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7E3649AA" w14:textId="413CAE70" w:rsidR="00F04DC8" w:rsidRDefault="00BB006E" w:rsidP="00BD408F">
      <w:pPr>
        <w:pStyle w:val="1"/>
        <w:numPr>
          <w:ilvl w:val="0"/>
          <w:numId w:val="0"/>
        </w:numPr>
        <w:ind w:left="432" w:hanging="432"/>
        <w:rPr>
          <w:lang w:eastAsia="zh-CN"/>
        </w:rPr>
      </w:pPr>
      <w:r>
        <w:rPr>
          <w:rFonts w:hint="eastAsia"/>
          <w:lang w:eastAsia="zh-CN"/>
        </w:rPr>
        <w:lastRenderedPageBreak/>
        <w:t>2</w:t>
      </w:r>
      <w:r w:rsidR="00BD408F">
        <w:rPr>
          <w:rFonts w:hint="eastAsia"/>
          <w:lang w:eastAsia="zh-CN"/>
        </w:rPr>
        <w:t xml:space="preserve"> </w:t>
      </w:r>
      <w:r w:rsidR="00401E5B">
        <w:rPr>
          <w:rFonts w:hint="eastAsia"/>
          <w:lang w:eastAsia="zh-CN"/>
        </w:rPr>
        <w:t>S</w:t>
      </w:r>
      <w:r w:rsidR="00401E5B" w:rsidRPr="00401E5B">
        <w:rPr>
          <w:lang w:eastAsia="zh-CN"/>
        </w:rPr>
        <w:t>tructure</w:t>
      </w:r>
    </w:p>
    <w:p w14:paraId="7403BFF2" w14:textId="77A2B019" w:rsidR="0057076A" w:rsidRDefault="0057076A" w:rsidP="00BD5B7B">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w:t>
      </w:r>
    </w:p>
    <w:p w14:paraId="1416FEB9" w14:textId="789129F6" w:rsidR="00BD5B7B" w:rsidRDefault="004678D5" w:rsidP="00BD5B7B">
      <w:pPr>
        <w:keepNext/>
        <w:keepLines/>
        <w:spacing w:before="180"/>
        <w:ind w:left="1134" w:hanging="1134"/>
        <w:outlineLvl w:val="1"/>
        <w:rPr>
          <w:rFonts w:ascii="Arial" w:hAnsi="Arial"/>
          <w:sz w:val="32"/>
          <w:lang w:val="en-US"/>
        </w:rPr>
      </w:pPr>
      <w:bookmarkStart w:id="2" w:name="_Hlk198741548"/>
      <w:r>
        <w:rPr>
          <w:rFonts w:ascii="Arial" w:hAnsi="Arial"/>
          <w:sz w:val="32"/>
          <w:lang w:val="en-US" w:eastAsia="zh-CN"/>
        </w:rPr>
        <w:t>4</w:t>
      </w:r>
      <w:r w:rsidR="00BD5B7B">
        <w:rPr>
          <w:rFonts w:ascii="Arial" w:hAnsi="Arial"/>
          <w:sz w:val="32"/>
          <w:lang w:val="en-US"/>
        </w:rPr>
        <w:t>.</w:t>
      </w:r>
      <w:r w:rsidR="00BD5B7B">
        <w:rPr>
          <w:rFonts w:ascii="Arial" w:hAnsi="Arial" w:hint="eastAsia"/>
          <w:sz w:val="32"/>
          <w:lang w:val="en-US"/>
        </w:rPr>
        <w:t>2</w:t>
      </w:r>
      <w:r w:rsidR="00BD5B7B">
        <w:rPr>
          <w:rFonts w:ascii="Arial" w:hAnsi="Arial"/>
          <w:sz w:val="32"/>
          <w:lang w:val="en-US"/>
        </w:rPr>
        <w:tab/>
        <w:t>Device Types</w:t>
      </w:r>
      <w:r w:rsidR="00BD5B7B" w:rsidDel="00E95AA8">
        <w:rPr>
          <w:rFonts w:ascii="Arial" w:hAnsi="Arial"/>
          <w:sz w:val="32"/>
          <w:lang w:val="en-US"/>
        </w:rPr>
        <w:t xml:space="preserve"> </w:t>
      </w:r>
    </w:p>
    <w:bookmarkEnd w:id="2"/>
    <w:p w14:paraId="5136B096" w14:textId="41F0232E" w:rsidR="00BD5B7B" w:rsidRPr="00225F59" w:rsidRDefault="004678D5" w:rsidP="00BD5B7B">
      <w:pPr>
        <w:keepNext/>
        <w:keepLines/>
        <w:spacing w:before="120"/>
        <w:ind w:left="1134" w:hanging="1134"/>
        <w:outlineLvl w:val="2"/>
        <w:rPr>
          <w:rFonts w:ascii="Arial" w:hAnsi="Arial"/>
          <w:sz w:val="28"/>
          <w:lang w:eastAsia="zh-CN"/>
        </w:rPr>
      </w:pPr>
      <w:r>
        <w:rPr>
          <w:rFonts w:ascii="Arial" w:hAnsi="Arial"/>
          <w:sz w:val="28"/>
          <w:lang w:eastAsia="zh-CN"/>
        </w:rPr>
        <w:t>4</w:t>
      </w:r>
      <w:r w:rsidR="00BD5B7B" w:rsidRPr="00225F59">
        <w:rPr>
          <w:rFonts w:ascii="Arial" w:hAnsi="Arial"/>
          <w:sz w:val="28"/>
        </w:rPr>
        <w:t>.</w:t>
      </w:r>
      <w:r w:rsidR="00BD5B7B">
        <w:rPr>
          <w:rFonts w:ascii="Arial" w:hAnsi="Arial" w:hint="eastAsia"/>
          <w:sz w:val="28"/>
          <w:lang w:eastAsia="zh-CN"/>
        </w:rPr>
        <w:t>2</w:t>
      </w:r>
      <w:r w:rsidR="00BD5B7B" w:rsidRPr="00225F59">
        <w:rPr>
          <w:rFonts w:ascii="Arial" w:hAnsi="Arial"/>
          <w:sz w:val="28"/>
        </w:rPr>
        <w:t>.</w:t>
      </w:r>
      <w:r w:rsidR="00BD5B7B">
        <w:rPr>
          <w:rFonts w:ascii="Arial" w:hAnsi="Arial" w:hint="eastAsia"/>
          <w:sz w:val="28"/>
          <w:lang w:eastAsia="zh-CN"/>
        </w:rPr>
        <w:t>1</w:t>
      </w:r>
      <w:r w:rsidR="00BD5B7B" w:rsidRPr="00225F59">
        <w:rPr>
          <w:rFonts w:ascii="Arial" w:hAnsi="Arial"/>
          <w:sz w:val="28"/>
        </w:rPr>
        <w:tab/>
        <w:t xml:space="preserve">Device type </w:t>
      </w:r>
      <w:r w:rsidR="00BD5B7B">
        <w:rPr>
          <w:rFonts w:ascii="Arial" w:hAnsi="Arial" w:hint="eastAsia"/>
          <w:sz w:val="28"/>
          <w:lang w:eastAsia="zh-CN"/>
        </w:rPr>
        <w:t>1</w:t>
      </w:r>
      <w:r w:rsidR="00BD5B7B" w:rsidRPr="00225F59">
        <w:rPr>
          <w:rFonts w:ascii="Arial" w:hAnsi="Arial"/>
          <w:sz w:val="28"/>
        </w:rPr>
        <w:t xml:space="preserve">: </w:t>
      </w:r>
      <w:r w:rsidR="00BD5B7B">
        <w:rPr>
          <w:rFonts w:ascii="Arial" w:hAnsi="Arial"/>
          <w:sz w:val="28"/>
          <w:lang w:val="en-US"/>
        </w:rPr>
        <w:t>Four-Microphone Prototype Device</w:t>
      </w:r>
    </w:p>
    <w:p w14:paraId="4920C85E" w14:textId="77777777" w:rsidR="002E4A71" w:rsidRDefault="002E4A71" w:rsidP="002E4A71">
      <w:pPr>
        <w:keepNext/>
        <w:keepLines/>
        <w:spacing w:before="120"/>
        <w:outlineLvl w:val="3"/>
        <w:rPr>
          <w:rFonts w:ascii="Arial" w:eastAsia="宋体" w:hAnsi="Arial"/>
          <w:sz w:val="24"/>
          <w:lang w:eastAsia="zh-CN"/>
        </w:rPr>
      </w:pPr>
      <w:bookmarkStart w:id="3" w:name="_Toc198647644"/>
      <w:r w:rsidRPr="002E4A71">
        <w:rPr>
          <w:rFonts w:ascii="Arial" w:eastAsia="宋体" w:hAnsi="Arial" w:hint="eastAsia"/>
          <w:sz w:val="24"/>
          <w:lang w:eastAsia="zh-CN"/>
        </w:rPr>
        <w:t>4</w:t>
      </w:r>
      <w:r w:rsidRPr="002E4A71">
        <w:rPr>
          <w:rFonts w:ascii="Arial" w:eastAsia="宋体" w:hAnsi="Arial"/>
          <w:sz w:val="24"/>
          <w:lang w:eastAsia="en-US"/>
        </w:rPr>
        <w:t>.</w:t>
      </w:r>
      <w:r w:rsidRPr="002E4A71">
        <w:rPr>
          <w:rFonts w:ascii="Arial" w:eastAsia="宋体" w:hAnsi="Arial" w:hint="eastAsia"/>
          <w:sz w:val="24"/>
          <w:lang w:eastAsia="zh-CN"/>
        </w:rPr>
        <w:t>2</w:t>
      </w:r>
      <w:r w:rsidRPr="002E4A71">
        <w:rPr>
          <w:rFonts w:ascii="Arial" w:eastAsia="宋体" w:hAnsi="Arial"/>
          <w:sz w:val="24"/>
          <w:lang w:eastAsia="en-US"/>
        </w:rPr>
        <w:t>.</w:t>
      </w:r>
      <w:r w:rsidRPr="002E4A71">
        <w:rPr>
          <w:rFonts w:ascii="Arial" w:eastAsia="宋体" w:hAnsi="Arial" w:hint="eastAsia"/>
          <w:sz w:val="24"/>
          <w:lang w:eastAsia="zh-CN"/>
        </w:rPr>
        <w:t>1.1</w:t>
      </w:r>
      <w:r w:rsidRPr="002E4A71">
        <w:rPr>
          <w:rFonts w:ascii="Arial" w:eastAsia="宋体" w:hAnsi="Arial"/>
          <w:sz w:val="24"/>
          <w:lang w:eastAsia="en-US"/>
        </w:rPr>
        <w:tab/>
      </w:r>
      <w:r w:rsidRPr="002E4A71">
        <w:rPr>
          <w:rFonts w:ascii="Arial" w:hAnsi="Arial"/>
          <w:sz w:val="24"/>
          <w:szCs w:val="18"/>
          <w:lang w:val="en-US" w:eastAsia="en-US"/>
        </w:rPr>
        <w:t>Overview</w:t>
      </w:r>
      <w:bookmarkEnd w:id="3"/>
      <w:r w:rsidRPr="002E4A71">
        <w:rPr>
          <w:rFonts w:ascii="Arial" w:eastAsia="宋体" w:hAnsi="Arial" w:hint="eastAsia"/>
          <w:sz w:val="24"/>
          <w:lang w:eastAsia="zh-CN"/>
        </w:rPr>
        <w:t xml:space="preserve"> </w:t>
      </w:r>
    </w:p>
    <w:p w14:paraId="61DC9181" w14:textId="77777777" w:rsidR="00C87D01" w:rsidRDefault="00C87D01" w:rsidP="00C87D01">
      <w:pPr>
        <w:keepNext/>
        <w:keepLines/>
        <w:spacing w:before="120"/>
        <w:outlineLvl w:val="3"/>
        <w:rPr>
          <w:rFonts w:ascii="Arial" w:hAnsi="Arial"/>
          <w:sz w:val="24"/>
          <w:szCs w:val="18"/>
          <w:lang w:val="en-US" w:eastAsia="en-US"/>
        </w:rPr>
      </w:pPr>
      <w:bookmarkStart w:id="4" w:name="_Toc198647645"/>
      <w:r w:rsidRPr="00C87D01">
        <w:rPr>
          <w:rFonts w:ascii="Arial" w:eastAsia="宋体" w:hAnsi="Arial" w:hint="eastAsia"/>
          <w:sz w:val="24"/>
          <w:lang w:eastAsia="zh-CN"/>
        </w:rPr>
        <w:t>4</w:t>
      </w:r>
      <w:r w:rsidRPr="00C87D01">
        <w:rPr>
          <w:rFonts w:ascii="Arial" w:eastAsia="宋体" w:hAnsi="Arial"/>
          <w:sz w:val="24"/>
          <w:lang w:eastAsia="en-US"/>
        </w:rPr>
        <w:t>.</w:t>
      </w:r>
      <w:r w:rsidRPr="00C87D01">
        <w:rPr>
          <w:rFonts w:ascii="Arial" w:eastAsia="宋体" w:hAnsi="Arial" w:hint="eastAsia"/>
          <w:sz w:val="24"/>
          <w:lang w:eastAsia="zh-CN"/>
        </w:rPr>
        <w:t>2</w:t>
      </w:r>
      <w:r w:rsidRPr="00C87D01">
        <w:rPr>
          <w:rFonts w:ascii="Arial" w:eastAsia="宋体" w:hAnsi="Arial"/>
          <w:sz w:val="24"/>
          <w:lang w:eastAsia="en-US"/>
        </w:rPr>
        <w:t>.</w:t>
      </w:r>
      <w:r w:rsidRPr="00C87D01">
        <w:rPr>
          <w:rFonts w:ascii="Arial" w:eastAsia="宋体" w:hAnsi="Arial" w:hint="eastAsia"/>
          <w:sz w:val="24"/>
          <w:lang w:eastAsia="zh-CN"/>
        </w:rPr>
        <w:t>1.2</w:t>
      </w:r>
      <w:r w:rsidRPr="00C87D01">
        <w:rPr>
          <w:rFonts w:ascii="Arial" w:eastAsia="宋体" w:hAnsi="Arial"/>
          <w:sz w:val="24"/>
          <w:lang w:eastAsia="en-US"/>
        </w:rPr>
        <w:tab/>
      </w:r>
      <w:r w:rsidRPr="00C87D01">
        <w:rPr>
          <w:rFonts w:ascii="Arial" w:hAnsi="Arial"/>
          <w:sz w:val="24"/>
          <w:szCs w:val="18"/>
          <w:lang w:val="en-US" w:eastAsia="en-US"/>
        </w:rPr>
        <w:t>Four-Microphone Prototype Device A</w:t>
      </w:r>
      <w:bookmarkEnd w:id="4"/>
    </w:p>
    <w:p w14:paraId="3746DE01" w14:textId="0AB5D30D" w:rsidR="00C87D01" w:rsidRDefault="00AB6F66" w:rsidP="002E4A71">
      <w:pPr>
        <w:keepNext/>
        <w:keepLines/>
        <w:spacing w:before="120"/>
        <w:outlineLvl w:val="3"/>
        <w:rPr>
          <w:rFonts w:ascii="Arial" w:hAnsi="Arial"/>
          <w:sz w:val="24"/>
          <w:szCs w:val="18"/>
          <w:lang w:val="en-US" w:eastAsia="en-US"/>
        </w:rPr>
      </w:pPr>
      <w:bookmarkStart w:id="5" w:name="_Toc198647646"/>
      <w:r w:rsidRPr="005F5EEC">
        <w:rPr>
          <w:rFonts w:ascii="Arial" w:hAnsi="Arial"/>
          <w:sz w:val="24"/>
          <w:szCs w:val="18"/>
          <w:lang w:val="en-US" w:eastAsia="en-US"/>
        </w:rPr>
        <w:t>4.2.1.3</w:t>
      </w:r>
      <w:r w:rsidRPr="005F5EEC">
        <w:rPr>
          <w:rFonts w:ascii="Arial" w:hAnsi="Arial"/>
          <w:sz w:val="24"/>
          <w:szCs w:val="18"/>
          <w:lang w:val="en-US" w:eastAsia="en-US"/>
        </w:rPr>
        <w:tab/>
        <w:t>Four-Microphone Prototype Device B</w:t>
      </w:r>
      <w:bookmarkEnd w:id="5"/>
    </w:p>
    <w:p w14:paraId="15AD9484" w14:textId="23DF3D85" w:rsidR="004126C9" w:rsidRPr="005F5EEC" w:rsidRDefault="004126C9" w:rsidP="002E4A71">
      <w:pPr>
        <w:keepNext/>
        <w:keepLines/>
        <w:spacing w:before="120"/>
        <w:outlineLvl w:val="3"/>
        <w:rPr>
          <w:rFonts w:ascii="Arial" w:hAnsi="Arial"/>
          <w:sz w:val="24"/>
          <w:szCs w:val="18"/>
          <w:lang w:val="en-US" w:eastAsia="en-US"/>
        </w:rPr>
      </w:pPr>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w:t>
      </w:r>
      <w:r w:rsidRPr="004159F3">
        <w:rPr>
          <w:rFonts w:ascii="Arial" w:eastAsia="宋体" w:hAnsi="Arial" w:hint="eastAsia"/>
          <w:sz w:val="24"/>
          <w:lang w:eastAsia="zh-CN"/>
        </w:rPr>
        <w:t>1.</w:t>
      </w:r>
      <w:r w:rsidR="005F11A2">
        <w:rPr>
          <w:rFonts w:ascii="Arial" w:eastAsia="宋体" w:hAnsi="Arial" w:hint="eastAsia"/>
          <w:sz w:val="24"/>
          <w:lang w:eastAsia="zh-CN"/>
        </w:rPr>
        <w:t>4</w:t>
      </w:r>
      <w:r w:rsidRPr="004159F3">
        <w:rPr>
          <w:rFonts w:ascii="Arial" w:eastAsia="宋体" w:hAnsi="Arial"/>
          <w:sz w:val="24"/>
          <w:lang w:eastAsia="en-US"/>
        </w:rPr>
        <w:tab/>
      </w:r>
      <w:r w:rsidRPr="004159F3">
        <w:rPr>
          <w:rFonts w:ascii="Arial" w:eastAsia="宋体" w:hAnsi="Arial" w:hint="eastAsia"/>
          <w:sz w:val="24"/>
          <w:lang w:eastAsia="zh-CN"/>
        </w:rPr>
        <w:t xml:space="preserve">Device </w:t>
      </w:r>
      <w:r w:rsidRPr="004159F3">
        <w:rPr>
          <w:rFonts w:ascii="Arial" w:eastAsia="宋体" w:hAnsi="Arial"/>
          <w:sz w:val="24"/>
          <w:lang w:eastAsia="en-US"/>
        </w:rPr>
        <w:t>electro-acoustical characteristics</w:t>
      </w:r>
    </w:p>
    <w:p w14:paraId="2F2DA778" w14:textId="19237477" w:rsidR="004159F3" w:rsidRPr="004159F3" w:rsidRDefault="004159F3" w:rsidP="005F5EEC">
      <w:pPr>
        <w:keepNext/>
        <w:keepLines/>
        <w:spacing w:before="120"/>
        <w:outlineLvl w:val="2"/>
        <w:rPr>
          <w:rFonts w:ascii="Arial" w:eastAsia="宋体" w:hAnsi="Arial"/>
          <w:sz w:val="28"/>
          <w:lang w:eastAsia="zh-CN"/>
        </w:rPr>
      </w:pPr>
      <w:bookmarkStart w:id="6" w:name="_Toc198647648"/>
      <w:r w:rsidRPr="004159F3">
        <w:rPr>
          <w:rFonts w:ascii="Arial" w:eastAsia="宋体" w:hAnsi="Arial" w:hint="eastAsia"/>
          <w:sz w:val="28"/>
          <w:lang w:eastAsia="zh-CN"/>
        </w:rPr>
        <w:t>4</w:t>
      </w:r>
      <w:r w:rsidRPr="004159F3">
        <w:rPr>
          <w:rFonts w:ascii="Arial" w:eastAsia="宋体" w:hAnsi="Arial"/>
          <w:sz w:val="28"/>
          <w:lang w:eastAsia="en-US"/>
        </w:rPr>
        <w:t>.</w:t>
      </w:r>
      <w:r w:rsidRPr="004159F3">
        <w:rPr>
          <w:rFonts w:ascii="Arial" w:eastAsia="宋体" w:hAnsi="Arial" w:hint="eastAsia"/>
          <w:sz w:val="28"/>
          <w:lang w:eastAsia="zh-CN"/>
        </w:rPr>
        <w:t>2</w:t>
      </w:r>
      <w:r w:rsidRPr="004159F3">
        <w:rPr>
          <w:rFonts w:ascii="Arial" w:eastAsia="宋体" w:hAnsi="Arial"/>
          <w:sz w:val="28"/>
          <w:lang w:eastAsia="en-US"/>
        </w:rPr>
        <w:t>.2</w:t>
      </w:r>
      <w:r w:rsidRPr="004159F3">
        <w:rPr>
          <w:rFonts w:ascii="Arial" w:eastAsia="宋体" w:hAnsi="Arial"/>
          <w:sz w:val="28"/>
          <w:lang w:eastAsia="en-US"/>
        </w:rPr>
        <w:tab/>
        <w:t xml:space="preserve">Device type 2: </w:t>
      </w:r>
      <w:r w:rsidRPr="004159F3">
        <w:rPr>
          <w:rFonts w:ascii="Arial" w:eastAsia="宋体" w:hAnsi="Arial" w:hint="eastAsia"/>
          <w:sz w:val="28"/>
          <w:lang w:eastAsia="zh-CN"/>
        </w:rPr>
        <w:t>Three</w:t>
      </w:r>
      <w:r w:rsidRPr="004159F3">
        <w:rPr>
          <w:rFonts w:ascii="Arial" w:eastAsia="宋体" w:hAnsi="Arial"/>
          <w:sz w:val="28"/>
          <w:lang w:eastAsia="en-US"/>
        </w:rPr>
        <w:t>-Microphone Smartphone device</w:t>
      </w:r>
      <w:bookmarkEnd w:id="6"/>
    </w:p>
    <w:p w14:paraId="057E72E0" w14:textId="4C1394E1" w:rsidR="004159F3" w:rsidRPr="004159F3" w:rsidRDefault="004159F3" w:rsidP="005F5EEC">
      <w:pPr>
        <w:keepNext/>
        <w:keepLines/>
        <w:spacing w:before="120"/>
        <w:outlineLvl w:val="3"/>
        <w:rPr>
          <w:rFonts w:ascii="Arial" w:eastAsia="宋体" w:hAnsi="Arial"/>
          <w:sz w:val="24"/>
          <w:lang w:eastAsia="zh-CN"/>
        </w:rPr>
      </w:pPr>
      <w:bookmarkStart w:id="7" w:name="_Toc198647649"/>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.2</w:t>
      </w:r>
      <w:r w:rsidRPr="004159F3">
        <w:rPr>
          <w:rFonts w:ascii="Arial" w:eastAsia="宋体" w:hAnsi="Arial" w:hint="eastAsia"/>
          <w:sz w:val="24"/>
          <w:lang w:eastAsia="zh-CN"/>
        </w:rPr>
        <w:t>.1</w:t>
      </w:r>
      <w:r w:rsidRPr="004159F3">
        <w:rPr>
          <w:rFonts w:ascii="Arial" w:eastAsia="宋体" w:hAnsi="Arial"/>
          <w:sz w:val="24"/>
          <w:lang w:eastAsia="en-US"/>
        </w:rPr>
        <w:tab/>
      </w:r>
      <w:bookmarkEnd w:id="7"/>
      <w:r w:rsidR="00097549" w:rsidRPr="002E4A71">
        <w:rPr>
          <w:rFonts w:ascii="Arial" w:hAnsi="Arial"/>
          <w:sz w:val="24"/>
          <w:szCs w:val="18"/>
          <w:lang w:val="en-US" w:eastAsia="en-US"/>
        </w:rPr>
        <w:t>Overview</w:t>
      </w:r>
    </w:p>
    <w:p w14:paraId="1175F2CE" w14:textId="77777777" w:rsidR="00BD5C9C" w:rsidRPr="00BD5C9C" w:rsidRDefault="00BD5C9C" w:rsidP="005F5EEC">
      <w:pPr>
        <w:keepNext/>
        <w:keepLines/>
        <w:spacing w:before="120"/>
        <w:outlineLvl w:val="3"/>
        <w:rPr>
          <w:rFonts w:ascii="Arial" w:eastAsia="宋体" w:hAnsi="Arial"/>
          <w:sz w:val="24"/>
          <w:lang w:eastAsia="zh-CN"/>
        </w:rPr>
      </w:pPr>
      <w:bookmarkStart w:id="8" w:name="_Toc198647650"/>
      <w:r w:rsidRPr="00BD5C9C">
        <w:rPr>
          <w:rFonts w:ascii="Arial" w:eastAsia="宋体" w:hAnsi="Arial" w:hint="eastAsia"/>
          <w:sz w:val="24"/>
          <w:lang w:eastAsia="zh-CN"/>
        </w:rPr>
        <w:t>4</w:t>
      </w:r>
      <w:r w:rsidRPr="00BD5C9C">
        <w:rPr>
          <w:rFonts w:ascii="Arial" w:eastAsia="宋体" w:hAnsi="Arial"/>
          <w:sz w:val="24"/>
          <w:lang w:eastAsia="en-US"/>
        </w:rPr>
        <w:t>.</w:t>
      </w:r>
      <w:r w:rsidRPr="00BD5C9C">
        <w:rPr>
          <w:rFonts w:ascii="Arial" w:eastAsia="宋体" w:hAnsi="Arial" w:hint="eastAsia"/>
          <w:sz w:val="24"/>
          <w:lang w:eastAsia="zh-CN"/>
        </w:rPr>
        <w:t>2</w:t>
      </w:r>
      <w:r w:rsidRPr="00BD5C9C">
        <w:rPr>
          <w:rFonts w:ascii="Arial" w:eastAsia="宋体" w:hAnsi="Arial"/>
          <w:sz w:val="24"/>
          <w:lang w:eastAsia="en-US"/>
        </w:rPr>
        <w:t>.</w:t>
      </w:r>
      <w:r w:rsidRPr="00BD5C9C">
        <w:rPr>
          <w:rFonts w:ascii="Arial" w:eastAsia="宋体" w:hAnsi="Arial" w:hint="eastAsia"/>
          <w:sz w:val="24"/>
          <w:lang w:eastAsia="zh-CN"/>
        </w:rPr>
        <w:t>2.2</w:t>
      </w:r>
      <w:r w:rsidRPr="00BD5C9C">
        <w:rPr>
          <w:rFonts w:ascii="Arial" w:eastAsia="宋体" w:hAnsi="Arial"/>
          <w:sz w:val="24"/>
          <w:lang w:eastAsia="en-US"/>
        </w:rPr>
        <w:tab/>
      </w:r>
      <w:r w:rsidRPr="00BD5C9C">
        <w:rPr>
          <w:rFonts w:ascii="Arial" w:eastAsia="宋体" w:hAnsi="Arial" w:hint="eastAsia"/>
          <w:sz w:val="24"/>
          <w:lang w:eastAsia="zh-CN"/>
        </w:rPr>
        <w:t>Detailed parameters</w:t>
      </w:r>
      <w:bookmarkEnd w:id="8"/>
    </w:p>
    <w:p w14:paraId="65463439" w14:textId="77777777" w:rsidR="00F80C42" w:rsidRPr="00F80C42" w:rsidRDefault="00F80C42" w:rsidP="005F5EEC">
      <w:pPr>
        <w:keepNext/>
        <w:keepLines/>
        <w:spacing w:before="120"/>
        <w:outlineLvl w:val="3"/>
        <w:rPr>
          <w:rFonts w:ascii="Arial" w:eastAsia="宋体" w:hAnsi="Arial"/>
          <w:sz w:val="24"/>
          <w:lang w:eastAsia="zh-CN"/>
        </w:rPr>
      </w:pPr>
      <w:bookmarkStart w:id="9" w:name="_Toc198647651"/>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2.3</w:t>
      </w:r>
      <w:r w:rsidRPr="00F80C42">
        <w:rPr>
          <w:rFonts w:ascii="Arial" w:eastAsia="宋体" w:hAnsi="Arial"/>
          <w:sz w:val="24"/>
          <w:lang w:eastAsia="en-US"/>
        </w:rPr>
        <w:tab/>
      </w:r>
      <w:r w:rsidRPr="00F80C42">
        <w:rPr>
          <w:rFonts w:ascii="Arial" w:eastAsia="宋体" w:hAnsi="Arial" w:hint="eastAsia"/>
          <w:sz w:val="24"/>
          <w:lang w:eastAsia="zh-CN"/>
        </w:rPr>
        <w:t xml:space="preserve">Device </w:t>
      </w:r>
      <w:r w:rsidRPr="00F80C42">
        <w:rPr>
          <w:rFonts w:ascii="Arial" w:eastAsia="宋体" w:hAnsi="Arial"/>
          <w:sz w:val="24"/>
          <w:lang w:eastAsia="en-US"/>
        </w:rPr>
        <w:t>electro-acoustical characteristics</w:t>
      </w:r>
      <w:bookmarkEnd w:id="9"/>
    </w:p>
    <w:p w14:paraId="45D1570B" w14:textId="77777777" w:rsidR="00F80C42" w:rsidRPr="00F80C42" w:rsidRDefault="00F80C42" w:rsidP="00F80C42">
      <w:pPr>
        <w:keepNext/>
        <w:keepLines/>
        <w:spacing w:before="120"/>
        <w:ind w:left="1134" w:hanging="1134"/>
        <w:outlineLvl w:val="2"/>
        <w:rPr>
          <w:rFonts w:ascii="Arial" w:hAnsi="Arial"/>
          <w:sz w:val="28"/>
          <w:lang w:eastAsia="zh-CN"/>
        </w:rPr>
      </w:pPr>
      <w:r w:rsidRPr="00F80C42">
        <w:rPr>
          <w:rFonts w:ascii="Arial" w:hAnsi="Arial" w:hint="eastAsia"/>
          <w:sz w:val="28"/>
          <w:lang w:eastAsia="zh-CN"/>
        </w:rPr>
        <w:t>4</w:t>
      </w:r>
      <w:r w:rsidRPr="00F80C42">
        <w:rPr>
          <w:rFonts w:ascii="Arial" w:hAnsi="Arial"/>
          <w:sz w:val="28"/>
          <w:lang w:eastAsia="en-US"/>
        </w:rPr>
        <w:t>.</w:t>
      </w:r>
      <w:r w:rsidRPr="00F80C42">
        <w:rPr>
          <w:rFonts w:ascii="Arial" w:hAnsi="Arial" w:hint="eastAsia"/>
          <w:sz w:val="28"/>
          <w:lang w:eastAsia="zh-CN"/>
        </w:rPr>
        <w:t>2</w:t>
      </w:r>
      <w:r w:rsidRPr="00F80C42">
        <w:rPr>
          <w:rFonts w:ascii="Arial" w:hAnsi="Arial"/>
          <w:sz w:val="28"/>
          <w:lang w:eastAsia="en-US"/>
        </w:rPr>
        <w:t>.3</w:t>
      </w:r>
      <w:r w:rsidRPr="00F80C42">
        <w:rPr>
          <w:rFonts w:ascii="Arial" w:hAnsi="Arial"/>
          <w:sz w:val="28"/>
          <w:lang w:eastAsia="en-US"/>
        </w:rPr>
        <w:tab/>
        <w:t>Device type 3: Four-Microphone Smartphone</w:t>
      </w:r>
      <w:r w:rsidRPr="00F80C42">
        <w:rPr>
          <w:rFonts w:ascii="Arial" w:hAnsi="Arial" w:hint="eastAsia"/>
          <w:sz w:val="28"/>
          <w:lang w:eastAsia="zh-CN"/>
        </w:rPr>
        <w:t xml:space="preserve"> </w:t>
      </w:r>
      <w:r w:rsidRPr="00F80C42">
        <w:rPr>
          <w:rFonts w:ascii="Arial" w:hAnsi="Arial"/>
          <w:sz w:val="28"/>
          <w:lang w:eastAsia="en-US"/>
        </w:rPr>
        <w:t>device</w:t>
      </w:r>
      <w:r w:rsidRPr="00F80C42">
        <w:rPr>
          <w:rFonts w:ascii="Arial" w:hAnsi="Arial" w:hint="eastAsia"/>
          <w:sz w:val="28"/>
          <w:lang w:eastAsia="zh-CN"/>
        </w:rPr>
        <w:t xml:space="preserve"> 1</w:t>
      </w:r>
    </w:p>
    <w:p w14:paraId="0B052DDF" w14:textId="77777777" w:rsidR="00F80C42" w:rsidRPr="00F80C42" w:rsidRDefault="00F80C42" w:rsidP="005F5EEC">
      <w:pPr>
        <w:keepNext/>
        <w:keepLines/>
        <w:spacing w:before="120"/>
        <w:outlineLvl w:val="3"/>
        <w:rPr>
          <w:rFonts w:ascii="Arial" w:eastAsia="宋体" w:hAnsi="Arial"/>
          <w:sz w:val="24"/>
          <w:lang w:eastAsia="zh-CN"/>
        </w:rPr>
      </w:pPr>
      <w:bookmarkStart w:id="10" w:name="_Toc198647652"/>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3.1</w:t>
      </w:r>
      <w:r w:rsidRPr="00F80C42">
        <w:rPr>
          <w:rFonts w:ascii="Arial" w:eastAsia="宋体" w:hAnsi="Arial"/>
          <w:sz w:val="24"/>
          <w:lang w:eastAsia="en-US"/>
        </w:rPr>
        <w:tab/>
      </w:r>
      <w:r w:rsidRPr="00F80C42">
        <w:rPr>
          <w:rFonts w:ascii="Arial" w:eastAsia="宋体" w:hAnsi="Arial" w:hint="eastAsia"/>
          <w:sz w:val="24"/>
          <w:lang w:eastAsia="zh-CN"/>
        </w:rPr>
        <w:t>General</w:t>
      </w:r>
      <w:bookmarkEnd w:id="10"/>
      <w:r w:rsidRPr="00F80C42">
        <w:rPr>
          <w:rFonts w:ascii="Arial" w:eastAsia="宋体" w:hAnsi="Arial" w:hint="eastAsia"/>
          <w:sz w:val="24"/>
          <w:lang w:eastAsia="zh-CN"/>
        </w:rPr>
        <w:t xml:space="preserve"> </w:t>
      </w:r>
    </w:p>
    <w:p w14:paraId="40C1F1CA" w14:textId="77777777" w:rsidR="002424D7" w:rsidRPr="002424D7" w:rsidRDefault="002424D7" w:rsidP="005F5EEC">
      <w:pPr>
        <w:keepNext/>
        <w:keepLines/>
        <w:spacing w:before="120"/>
        <w:outlineLvl w:val="3"/>
        <w:rPr>
          <w:rFonts w:ascii="Arial" w:eastAsia="宋体" w:hAnsi="Arial"/>
          <w:sz w:val="24"/>
          <w:lang w:eastAsia="zh-CN"/>
        </w:rPr>
      </w:pPr>
      <w:bookmarkStart w:id="11" w:name="_Toc198647653"/>
      <w:r w:rsidRPr="002424D7">
        <w:rPr>
          <w:rFonts w:ascii="Arial" w:eastAsia="宋体" w:hAnsi="Arial" w:hint="eastAsia"/>
          <w:sz w:val="24"/>
          <w:lang w:eastAsia="zh-CN"/>
        </w:rPr>
        <w:t>4</w:t>
      </w:r>
      <w:r w:rsidRPr="002424D7">
        <w:rPr>
          <w:rFonts w:ascii="Arial" w:eastAsia="宋体" w:hAnsi="Arial"/>
          <w:sz w:val="24"/>
          <w:lang w:eastAsia="en-US"/>
        </w:rPr>
        <w:t>.</w:t>
      </w:r>
      <w:r w:rsidRPr="002424D7">
        <w:rPr>
          <w:rFonts w:ascii="Arial" w:eastAsia="宋体" w:hAnsi="Arial" w:hint="eastAsia"/>
          <w:sz w:val="24"/>
          <w:lang w:eastAsia="zh-CN"/>
        </w:rPr>
        <w:t>2</w:t>
      </w:r>
      <w:r w:rsidRPr="002424D7">
        <w:rPr>
          <w:rFonts w:ascii="Arial" w:eastAsia="宋体" w:hAnsi="Arial"/>
          <w:sz w:val="24"/>
          <w:lang w:eastAsia="en-US"/>
        </w:rPr>
        <w:t>.</w:t>
      </w:r>
      <w:r w:rsidRPr="002424D7">
        <w:rPr>
          <w:rFonts w:ascii="Arial" w:eastAsia="宋体" w:hAnsi="Arial" w:hint="eastAsia"/>
          <w:sz w:val="24"/>
          <w:lang w:eastAsia="zh-CN"/>
        </w:rPr>
        <w:t>3.2</w:t>
      </w:r>
      <w:r w:rsidRPr="002424D7">
        <w:rPr>
          <w:rFonts w:ascii="Arial" w:eastAsia="宋体" w:hAnsi="Arial"/>
          <w:sz w:val="24"/>
          <w:lang w:eastAsia="en-US"/>
        </w:rPr>
        <w:tab/>
      </w:r>
      <w:r w:rsidRPr="002424D7">
        <w:rPr>
          <w:rFonts w:ascii="Arial" w:eastAsia="宋体" w:hAnsi="Arial" w:hint="eastAsia"/>
          <w:sz w:val="24"/>
          <w:lang w:eastAsia="zh-CN"/>
        </w:rPr>
        <w:t>Detailed parameters</w:t>
      </w:r>
      <w:bookmarkEnd w:id="11"/>
    </w:p>
    <w:p w14:paraId="0A6545E5" w14:textId="68488D38" w:rsidR="00866E8C" w:rsidRPr="005F5EEC" w:rsidRDefault="00866E8C" w:rsidP="005F5EEC">
      <w:pPr>
        <w:keepNext/>
        <w:keepLines/>
        <w:spacing w:before="120"/>
        <w:outlineLvl w:val="3"/>
        <w:rPr>
          <w:rFonts w:ascii="Arial" w:eastAsia="宋体" w:hAnsi="Arial"/>
          <w:sz w:val="24"/>
          <w:lang w:eastAsia="zh-CN"/>
        </w:rPr>
      </w:pPr>
      <w:bookmarkStart w:id="12" w:name="_Toc198647654"/>
      <w:r w:rsidRPr="00866E8C">
        <w:rPr>
          <w:rFonts w:ascii="Arial" w:eastAsia="宋体" w:hAnsi="Arial" w:hint="eastAsia"/>
          <w:sz w:val="24"/>
          <w:lang w:eastAsia="zh-CN"/>
        </w:rPr>
        <w:t>4</w:t>
      </w:r>
      <w:r w:rsidRPr="00866E8C">
        <w:rPr>
          <w:rFonts w:ascii="Arial" w:eastAsia="宋体" w:hAnsi="Arial"/>
          <w:sz w:val="24"/>
          <w:lang w:eastAsia="en-US"/>
        </w:rPr>
        <w:t>.</w:t>
      </w:r>
      <w:r w:rsidRPr="00866E8C">
        <w:rPr>
          <w:rFonts w:ascii="Arial" w:eastAsia="宋体" w:hAnsi="Arial" w:hint="eastAsia"/>
          <w:sz w:val="24"/>
          <w:lang w:eastAsia="zh-CN"/>
        </w:rPr>
        <w:t>2</w:t>
      </w:r>
      <w:r w:rsidRPr="00866E8C">
        <w:rPr>
          <w:rFonts w:ascii="Arial" w:eastAsia="宋体" w:hAnsi="Arial"/>
          <w:sz w:val="24"/>
          <w:lang w:eastAsia="en-US"/>
        </w:rPr>
        <w:t>.</w:t>
      </w:r>
      <w:r w:rsidRPr="00866E8C">
        <w:rPr>
          <w:rFonts w:ascii="Arial" w:eastAsia="宋体" w:hAnsi="Arial" w:hint="eastAsia"/>
          <w:sz w:val="24"/>
          <w:lang w:eastAsia="zh-CN"/>
        </w:rPr>
        <w:t>3.3</w:t>
      </w:r>
      <w:r w:rsidRPr="00866E8C">
        <w:rPr>
          <w:rFonts w:ascii="Arial" w:eastAsia="宋体" w:hAnsi="Arial"/>
          <w:sz w:val="24"/>
          <w:lang w:eastAsia="en-US"/>
        </w:rPr>
        <w:tab/>
      </w:r>
      <w:r w:rsidRPr="00866E8C">
        <w:rPr>
          <w:rFonts w:ascii="Arial" w:eastAsia="宋体" w:hAnsi="Arial" w:hint="eastAsia"/>
          <w:sz w:val="24"/>
          <w:lang w:eastAsia="zh-CN"/>
        </w:rPr>
        <w:t xml:space="preserve">Device </w:t>
      </w:r>
      <w:r w:rsidRPr="00866E8C">
        <w:rPr>
          <w:rFonts w:ascii="Arial" w:eastAsia="宋体" w:hAnsi="Arial"/>
          <w:sz w:val="24"/>
          <w:lang w:eastAsia="en-US"/>
        </w:rPr>
        <w:t>electro-acoustical characteristics</w:t>
      </w:r>
      <w:bookmarkEnd w:id="12"/>
    </w:p>
    <w:p w14:paraId="57167E16" w14:textId="3FB2DE37" w:rsidR="00C87D01" w:rsidRPr="005F5EEC" w:rsidRDefault="00866E8C" w:rsidP="005F5EEC">
      <w:pPr>
        <w:keepNext/>
        <w:keepLines/>
        <w:spacing w:before="120"/>
        <w:ind w:left="1134" w:hanging="1134"/>
        <w:outlineLvl w:val="2"/>
        <w:rPr>
          <w:rFonts w:ascii="Arial" w:hAnsi="Arial"/>
          <w:sz w:val="28"/>
          <w:lang w:eastAsia="en-US"/>
        </w:rPr>
      </w:pPr>
      <w:r w:rsidRPr="00866E8C">
        <w:rPr>
          <w:rFonts w:ascii="Arial" w:hAnsi="Arial" w:hint="eastAsia"/>
          <w:sz w:val="28"/>
          <w:lang w:eastAsia="zh-CN"/>
        </w:rPr>
        <w:t>4</w:t>
      </w:r>
      <w:r w:rsidRPr="00866E8C">
        <w:rPr>
          <w:rFonts w:ascii="Arial" w:hAnsi="Arial"/>
          <w:sz w:val="28"/>
          <w:lang w:eastAsia="en-US"/>
        </w:rPr>
        <w:t>.</w:t>
      </w:r>
      <w:r w:rsidRPr="00866E8C">
        <w:rPr>
          <w:rFonts w:ascii="Arial" w:hAnsi="Arial" w:hint="eastAsia"/>
          <w:sz w:val="28"/>
          <w:lang w:eastAsia="zh-CN"/>
        </w:rPr>
        <w:t>2</w:t>
      </w:r>
      <w:r w:rsidRPr="00866E8C">
        <w:rPr>
          <w:rFonts w:ascii="Arial" w:hAnsi="Arial"/>
          <w:sz w:val="28"/>
          <w:lang w:eastAsia="en-US"/>
        </w:rPr>
        <w:t>.4</w:t>
      </w:r>
      <w:r w:rsidRPr="00866E8C">
        <w:rPr>
          <w:rFonts w:ascii="Arial" w:hAnsi="Arial"/>
          <w:sz w:val="28"/>
          <w:lang w:eastAsia="en-US"/>
        </w:rPr>
        <w:tab/>
        <w:t xml:space="preserve">Device type </w:t>
      </w:r>
      <w:r w:rsidRPr="00866E8C">
        <w:rPr>
          <w:rFonts w:ascii="Arial" w:hAnsi="Arial" w:hint="eastAsia"/>
          <w:sz w:val="28"/>
          <w:lang w:eastAsia="zh-CN"/>
        </w:rPr>
        <w:t>4</w:t>
      </w:r>
      <w:r w:rsidRPr="00866E8C">
        <w:rPr>
          <w:rFonts w:ascii="Arial" w:hAnsi="Arial"/>
          <w:sz w:val="28"/>
          <w:lang w:eastAsia="en-US"/>
        </w:rPr>
        <w:t>: Four-Microphone Smartphone</w:t>
      </w:r>
      <w:r w:rsidRPr="00866E8C">
        <w:rPr>
          <w:rFonts w:ascii="Arial" w:hAnsi="Arial" w:hint="eastAsia"/>
          <w:sz w:val="28"/>
          <w:lang w:eastAsia="zh-CN"/>
        </w:rPr>
        <w:t xml:space="preserve"> </w:t>
      </w:r>
      <w:r w:rsidRPr="00866E8C">
        <w:rPr>
          <w:rFonts w:ascii="Arial" w:hAnsi="Arial"/>
          <w:sz w:val="28"/>
          <w:lang w:eastAsia="en-US"/>
        </w:rPr>
        <w:t>device</w:t>
      </w:r>
      <w:r w:rsidRPr="00866E8C">
        <w:rPr>
          <w:rFonts w:ascii="Arial" w:hAnsi="Arial" w:hint="eastAsia"/>
          <w:sz w:val="28"/>
          <w:lang w:eastAsia="zh-CN"/>
        </w:rPr>
        <w:t xml:space="preserve"> 2 </w:t>
      </w:r>
    </w:p>
    <w:p w14:paraId="3D65099B" w14:textId="77777777" w:rsidR="0038494B" w:rsidRPr="0038494B" w:rsidRDefault="0038494B" w:rsidP="005F5EEC">
      <w:pPr>
        <w:keepNext/>
        <w:keepLines/>
        <w:spacing w:before="120"/>
        <w:outlineLvl w:val="3"/>
        <w:rPr>
          <w:rFonts w:ascii="Arial" w:eastAsia="宋体" w:hAnsi="Arial"/>
          <w:sz w:val="24"/>
          <w:lang w:eastAsia="zh-CN"/>
        </w:rPr>
      </w:pPr>
      <w:bookmarkStart w:id="13" w:name="_Toc198647655"/>
      <w:r w:rsidRPr="0038494B">
        <w:rPr>
          <w:rFonts w:ascii="Arial" w:eastAsia="宋体" w:hAnsi="Arial" w:hint="eastAsia"/>
          <w:sz w:val="24"/>
          <w:lang w:eastAsia="zh-CN"/>
        </w:rPr>
        <w:t>4</w:t>
      </w:r>
      <w:r w:rsidRPr="0038494B">
        <w:rPr>
          <w:rFonts w:ascii="Arial" w:eastAsia="宋体" w:hAnsi="Arial"/>
          <w:sz w:val="24"/>
          <w:lang w:eastAsia="en-US"/>
        </w:rPr>
        <w:t>.</w:t>
      </w:r>
      <w:r w:rsidRPr="0038494B">
        <w:rPr>
          <w:rFonts w:ascii="Arial" w:eastAsia="宋体" w:hAnsi="Arial" w:hint="eastAsia"/>
          <w:sz w:val="24"/>
          <w:lang w:eastAsia="zh-CN"/>
        </w:rPr>
        <w:t>2</w:t>
      </w:r>
      <w:r w:rsidRPr="0038494B">
        <w:rPr>
          <w:rFonts w:ascii="Arial" w:eastAsia="宋体" w:hAnsi="Arial"/>
          <w:sz w:val="24"/>
          <w:lang w:eastAsia="en-US"/>
        </w:rPr>
        <w:t>.</w:t>
      </w:r>
      <w:r w:rsidRPr="0038494B">
        <w:rPr>
          <w:rFonts w:ascii="Arial" w:eastAsia="宋体" w:hAnsi="Arial" w:hint="eastAsia"/>
          <w:sz w:val="24"/>
          <w:lang w:eastAsia="zh-CN"/>
        </w:rPr>
        <w:t>4.1</w:t>
      </w:r>
      <w:r w:rsidRPr="0038494B">
        <w:rPr>
          <w:rFonts w:ascii="Arial" w:eastAsia="宋体" w:hAnsi="Arial"/>
          <w:sz w:val="24"/>
          <w:lang w:eastAsia="en-US"/>
        </w:rPr>
        <w:tab/>
      </w:r>
      <w:r w:rsidRPr="0038494B">
        <w:rPr>
          <w:rFonts w:ascii="Arial" w:eastAsia="宋体" w:hAnsi="Arial" w:hint="eastAsia"/>
          <w:sz w:val="24"/>
          <w:lang w:eastAsia="zh-CN"/>
        </w:rPr>
        <w:t>Overview</w:t>
      </w:r>
      <w:bookmarkEnd w:id="13"/>
      <w:r w:rsidRPr="0038494B">
        <w:rPr>
          <w:rFonts w:ascii="Arial" w:eastAsia="宋体" w:hAnsi="Arial" w:hint="eastAsia"/>
          <w:sz w:val="24"/>
          <w:lang w:eastAsia="zh-CN"/>
        </w:rPr>
        <w:t xml:space="preserve"> </w:t>
      </w:r>
    </w:p>
    <w:p w14:paraId="70381281" w14:textId="77777777" w:rsidR="003D378A" w:rsidRPr="003D378A" w:rsidRDefault="003D378A" w:rsidP="005F5EEC">
      <w:pPr>
        <w:keepNext/>
        <w:keepLines/>
        <w:spacing w:before="120"/>
        <w:outlineLvl w:val="3"/>
        <w:rPr>
          <w:rFonts w:ascii="Arial" w:eastAsia="宋体" w:hAnsi="Arial"/>
          <w:sz w:val="24"/>
          <w:lang w:eastAsia="zh-CN"/>
        </w:rPr>
      </w:pPr>
      <w:bookmarkStart w:id="14" w:name="_Toc198647656"/>
      <w:r w:rsidRPr="003D378A">
        <w:rPr>
          <w:rFonts w:ascii="Arial" w:eastAsia="宋体" w:hAnsi="Arial" w:hint="eastAsia"/>
          <w:sz w:val="24"/>
          <w:lang w:eastAsia="zh-CN"/>
        </w:rPr>
        <w:t>4</w:t>
      </w:r>
      <w:r w:rsidRPr="003D378A">
        <w:rPr>
          <w:rFonts w:ascii="Arial" w:eastAsia="宋体" w:hAnsi="Arial"/>
          <w:sz w:val="24"/>
          <w:lang w:eastAsia="en-US"/>
        </w:rPr>
        <w:t>.</w:t>
      </w:r>
      <w:r w:rsidRPr="003D378A">
        <w:rPr>
          <w:rFonts w:ascii="Arial" w:eastAsia="宋体" w:hAnsi="Arial" w:hint="eastAsia"/>
          <w:sz w:val="24"/>
          <w:lang w:eastAsia="zh-CN"/>
        </w:rPr>
        <w:t>2</w:t>
      </w:r>
      <w:r w:rsidRPr="003D378A">
        <w:rPr>
          <w:rFonts w:ascii="Arial" w:eastAsia="宋体" w:hAnsi="Arial"/>
          <w:sz w:val="24"/>
          <w:lang w:eastAsia="en-US"/>
        </w:rPr>
        <w:t>.</w:t>
      </w:r>
      <w:r w:rsidRPr="003D378A">
        <w:rPr>
          <w:rFonts w:ascii="Arial" w:eastAsia="宋体" w:hAnsi="Arial" w:hint="eastAsia"/>
          <w:sz w:val="24"/>
          <w:lang w:eastAsia="zh-CN"/>
        </w:rPr>
        <w:t>4.2</w:t>
      </w:r>
      <w:r w:rsidRPr="003D378A">
        <w:rPr>
          <w:rFonts w:ascii="Arial" w:eastAsia="宋体" w:hAnsi="Arial"/>
          <w:sz w:val="24"/>
          <w:lang w:eastAsia="en-US"/>
        </w:rPr>
        <w:tab/>
      </w:r>
      <w:r w:rsidRPr="003D378A">
        <w:rPr>
          <w:rFonts w:ascii="Arial" w:eastAsia="宋体" w:hAnsi="Arial" w:hint="eastAsia"/>
          <w:sz w:val="24"/>
          <w:lang w:eastAsia="zh-CN"/>
        </w:rPr>
        <w:t>Detailed parameters</w:t>
      </w:r>
      <w:bookmarkEnd w:id="14"/>
    </w:p>
    <w:p w14:paraId="02146C5B" w14:textId="0E1ADFCD" w:rsidR="00D21E70" w:rsidRPr="00D21E70" w:rsidRDefault="00D21E70" w:rsidP="005F5EEC">
      <w:pPr>
        <w:keepNext/>
        <w:keepLines/>
        <w:spacing w:before="120"/>
        <w:outlineLvl w:val="3"/>
        <w:rPr>
          <w:rFonts w:ascii="Arial" w:eastAsia="宋体" w:hAnsi="Arial"/>
          <w:sz w:val="24"/>
          <w:lang w:eastAsia="zh-CN"/>
        </w:rPr>
      </w:pPr>
      <w:bookmarkStart w:id="15" w:name="_Toc198647658"/>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4.</w:t>
      </w:r>
      <w:r w:rsidR="007914E9">
        <w:rPr>
          <w:rFonts w:ascii="Arial" w:eastAsia="宋体" w:hAnsi="Arial"/>
          <w:sz w:val="24"/>
          <w:lang w:eastAsia="zh-CN"/>
        </w:rPr>
        <w:t>3</w:t>
      </w:r>
      <w:r w:rsidRPr="00D21E70">
        <w:rPr>
          <w:rFonts w:ascii="Arial" w:eastAsia="宋体" w:hAnsi="Arial"/>
          <w:sz w:val="24"/>
          <w:lang w:eastAsia="en-US"/>
        </w:rPr>
        <w:tab/>
      </w:r>
      <w:r w:rsidRPr="00D21E70">
        <w:rPr>
          <w:rFonts w:ascii="Arial" w:eastAsia="宋体" w:hAnsi="Arial" w:hint="eastAsia"/>
          <w:sz w:val="24"/>
          <w:lang w:eastAsia="zh-CN"/>
        </w:rPr>
        <w:t xml:space="preserve">Device </w:t>
      </w:r>
      <w:r w:rsidRPr="00D21E70">
        <w:rPr>
          <w:rFonts w:ascii="Arial" w:eastAsia="宋体" w:hAnsi="Arial"/>
          <w:sz w:val="24"/>
          <w:lang w:eastAsia="en-US"/>
        </w:rPr>
        <w:t>electro-acoustical characteristics</w:t>
      </w:r>
      <w:bookmarkEnd w:id="15"/>
    </w:p>
    <w:p w14:paraId="269A3F2E" w14:textId="77777777" w:rsidR="00D21E70" w:rsidRPr="00D21E70" w:rsidRDefault="00D21E70" w:rsidP="00D21E70">
      <w:pPr>
        <w:keepNext/>
        <w:keepLines/>
        <w:spacing w:before="120"/>
        <w:ind w:left="1134" w:hanging="1134"/>
        <w:outlineLvl w:val="2"/>
        <w:rPr>
          <w:rFonts w:ascii="Arial" w:hAnsi="Arial"/>
          <w:sz w:val="28"/>
          <w:lang w:eastAsia="en-US"/>
        </w:rPr>
      </w:pPr>
      <w:r w:rsidRPr="00D21E70">
        <w:rPr>
          <w:rFonts w:ascii="Arial" w:hAnsi="Arial" w:hint="eastAsia"/>
          <w:sz w:val="28"/>
          <w:lang w:eastAsia="zh-CN"/>
        </w:rPr>
        <w:t>4</w:t>
      </w:r>
      <w:r w:rsidRPr="00D21E70">
        <w:rPr>
          <w:rFonts w:ascii="Arial" w:hAnsi="Arial"/>
          <w:sz w:val="28"/>
          <w:lang w:eastAsia="en-US"/>
        </w:rPr>
        <w:t>.</w:t>
      </w:r>
      <w:r w:rsidRPr="00D21E70">
        <w:rPr>
          <w:rFonts w:ascii="Arial" w:hAnsi="Arial" w:hint="eastAsia"/>
          <w:sz w:val="28"/>
          <w:lang w:eastAsia="zh-CN"/>
        </w:rPr>
        <w:t>2</w:t>
      </w:r>
      <w:r w:rsidRPr="00D21E70">
        <w:rPr>
          <w:rFonts w:ascii="Arial" w:hAnsi="Arial"/>
          <w:sz w:val="28"/>
          <w:lang w:eastAsia="en-US"/>
        </w:rPr>
        <w:t>.</w:t>
      </w:r>
      <w:r w:rsidRPr="00D21E70">
        <w:rPr>
          <w:rFonts w:ascii="Arial" w:hAnsi="Arial" w:hint="eastAsia"/>
          <w:sz w:val="28"/>
          <w:lang w:eastAsia="zh-CN"/>
        </w:rPr>
        <w:t>5</w:t>
      </w:r>
      <w:r w:rsidRPr="00D21E70">
        <w:rPr>
          <w:rFonts w:ascii="Arial" w:hAnsi="Arial"/>
          <w:sz w:val="28"/>
          <w:lang w:eastAsia="en-US"/>
        </w:rPr>
        <w:tab/>
        <w:t xml:space="preserve">Device type </w:t>
      </w:r>
      <w:r w:rsidRPr="00D21E70">
        <w:rPr>
          <w:rFonts w:ascii="Arial" w:hAnsi="Arial" w:hint="eastAsia"/>
          <w:sz w:val="28"/>
          <w:lang w:eastAsia="zh-CN"/>
        </w:rPr>
        <w:t>5</w:t>
      </w:r>
      <w:r w:rsidRPr="00D21E70">
        <w:rPr>
          <w:rFonts w:ascii="Arial" w:hAnsi="Arial"/>
          <w:sz w:val="28"/>
          <w:lang w:eastAsia="en-US"/>
        </w:rPr>
        <w:t xml:space="preserve">: </w:t>
      </w:r>
      <w:r w:rsidRPr="00D21E70">
        <w:rPr>
          <w:rFonts w:ascii="Arial" w:hAnsi="Arial" w:hint="eastAsia"/>
          <w:sz w:val="28"/>
          <w:lang w:eastAsia="zh-CN"/>
        </w:rPr>
        <w:t>Three</w:t>
      </w:r>
      <w:r w:rsidRPr="00D21E70">
        <w:rPr>
          <w:rFonts w:ascii="Arial" w:hAnsi="Arial"/>
          <w:sz w:val="28"/>
          <w:lang w:eastAsia="en-US"/>
        </w:rPr>
        <w:t>-Microphone XR</w:t>
      </w:r>
      <w:r w:rsidRPr="00D21E70">
        <w:rPr>
          <w:rFonts w:ascii="Arial" w:hAnsi="Arial" w:hint="eastAsia"/>
          <w:sz w:val="28"/>
          <w:lang w:eastAsia="zh-CN"/>
        </w:rPr>
        <w:t xml:space="preserve"> </w:t>
      </w:r>
      <w:r w:rsidRPr="00D21E70">
        <w:rPr>
          <w:rFonts w:ascii="Arial" w:hAnsi="Arial"/>
          <w:sz w:val="28"/>
          <w:lang w:eastAsia="en-US"/>
        </w:rPr>
        <w:t>HMD</w:t>
      </w:r>
      <w:r w:rsidRPr="00D21E70">
        <w:rPr>
          <w:rFonts w:ascii="Arial" w:hAnsi="Arial" w:hint="eastAsia"/>
          <w:sz w:val="28"/>
          <w:lang w:eastAsia="zh-CN"/>
        </w:rPr>
        <w:t xml:space="preserve"> device</w:t>
      </w:r>
    </w:p>
    <w:p w14:paraId="06767CD7" w14:textId="6AE95FED" w:rsidR="00D21E70" w:rsidRPr="00D21E70" w:rsidRDefault="00D21E70" w:rsidP="005F5EEC">
      <w:pPr>
        <w:keepNext/>
        <w:keepLines/>
        <w:spacing w:before="120"/>
        <w:outlineLvl w:val="3"/>
        <w:rPr>
          <w:rFonts w:ascii="Arial" w:eastAsia="宋体" w:hAnsi="Arial"/>
          <w:sz w:val="24"/>
          <w:lang w:eastAsia="zh-CN"/>
        </w:rPr>
      </w:pPr>
      <w:bookmarkStart w:id="16" w:name="_Toc198647659"/>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5.1</w:t>
      </w:r>
      <w:r w:rsidRPr="00D21E70">
        <w:rPr>
          <w:rFonts w:ascii="Arial" w:eastAsia="宋体" w:hAnsi="Arial"/>
          <w:sz w:val="24"/>
          <w:lang w:eastAsia="en-US"/>
        </w:rPr>
        <w:tab/>
      </w:r>
      <w:bookmarkEnd w:id="16"/>
      <w:r w:rsidR="005F11A2" w:rsidRPr="0038494B">
        <w:rPr>
          <w:rFonts w:ascii="Arial" w:eastAsia="宋体" w:hAnsi="Arial" w:hint="eastAsia"/>
          <w:sz w:val="24"/>
          <w:lang w:eastAsia="zh-CN"/>
        </w:rPr>
        <w:t>Overview</w:t>
      </w:r>
    </w:p>
    <w:p w14:paraId="4DE2AA25" w14:textId="7172079D" w:rsidR="00BD5B7B" w:rsidRDefault="00D21E70" w:rsidP="007914E9">
      <w:pPr>
        <w:keepNext/>
        <w:keepLines/>
        <w:spacing w:before="120"/>
        <w:outlineLvl w:val="3"/>
        <w:rPr>
          <w:rFonts w:ascii="Arial" w:eastAsia="宋体" w:hAnsi="Arial"/>
          <w:sz w:val="24"/>
          <w:lang w:eastAsia="zh-CN"/>
        </w:rPr>
      </w:pPr>
      <w:bookmarkStart w:id="17" w:name="_Toc198647660"/>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5.2</w:t>
      </w:r>
      <w:r w:rsidRPr="00D21E70">
        <w:rPr>
          <w:rFonts w:ascii="Arial" w:eastAsia="宋体" w:hAnsi="Arial"/>
          <w:sz w:val="24"/>
          <w:lang w:eastAsia="en-US"/>
        </w:rPr>
        <w:tab/>
      </w:r>
      <w:r w:rsidRPr="00D21E70">
        <w:rPr>
          <w:rFonts w:ascii="Arial" w:eastAsia="宋体" w:hAnsi="Arial" w:hint="eastAsia"/>
          <w:sz w:val="24"/>
          <w:lang w:eastAsia="zh-CN"/>
        </w:rPr>
        <w:t>Detailed parameters</w:t>
      </w:r>
      <w:bookmarkEnd w:id="17"/>
    </w:p>
    <w:p w14:paraId="4F44B10A" w14:textId="0EA24AE4" w:rsidR="00C80771" w:rsidRPr="005F5EEC" w:rsidRDefault="00C80771" w:rsidP="005F5EEC">
      <w:pPr>
        <w:keepNext/>
        <w:keepLines/>
        <w:spacing w:before="120"/>
        <w:outlineLvl w:val="3"/>
        <w:rPr>
          <w:rFonts w:ascii="Arial" w:eastAsia="宋体" w:hAnsi="Arial"/>
          <w:sz w:val="24"/>
          <w:lang w:eastAsia="zh-CN"/>
        </w:rPr>
      </w:pPr>
      <w:bookmarkStart w:id="18" w:name="_Toc198647661"/>
      <w:r w:rsidRPr="005F5EEC">
        <w:rPr>
          <w:rFonts w:ascii="Arial" w:eastAsia="宋体" w:hAnsi="Arial"/>
          <w:sz w:val="24"/>
          <w:lang w:eastAsia="zh-CN"/>
        </w:rPr>
        <w:lastRenderedPageBreak/>
        <w:t>4.2.5.3</w:t>
      </w:r>
      <w:r w:rsidRPr="005F5EEC">
        <w:rPr>
          <w:rFonts w:ascii="Arial" w:eastAsia="宋体" w:hAnsi="Arial"/>
          <w:sz w:val="24"/>
          <w:lang w:eastAsia="zh-CN"/>
        </w:rPr>
        <w:tab/>
        <w:t>Device electro-acoustical characteristics</w:t>
      </w:r>
      <w:bookmarkEnd w:id="18"/>
    </w:p>
    <w:p w14:paraId="1869EAB0" w14:textId="77777777" w:rsidR="00A41361" w:rsidRDefault="00A41361" w:rsidP="00A41361">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6985FFD4" w14:textId="77777777" w:rsidR="000A1CF6" w:rsidRDefault="000A1CF6" w:rsidP="000A1CF6">
      <w:pPr>
        <w:keepNext/>
        <w:keepLines/>
        <w:spacing w:before="120"/>
        <w:ind w:left="1134" w:hanging="1134"/>
        <w:outlineLvl w:val="2"/>
        <w:rPr>
          <w:rFonts w:ascii="Arial" w:hAnsi="Arial"/>
          <w:sz w:val="28"/>
          <w:lang w:eastAsia="zh-CN"/>
        </w:rPr>
      </w:pPr>
      <w:r w:rsidRPr="005F0A70">
        <w:rPr>
          <w:rFonts w:ascii="Arial" w:hAnsi="Arial"/>
          <w:sz w:val="28"/>
          <w:lang w:eastAsia="zh-CN"/>
        </w:rPr>
        <w:t>4</w:t>
      </w:r>
      <w:r w:rsidRPr="005F0A70">
        <w:rPr>
          <w:rFonts w:ascii="Arial" w:hAnsi="Arial"/>
          <w:sz w:val="28"/>
        </w:rPr>
        <w:t>.</w:t>
      </w:r>
      <w:r>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Pr>
          <w:rFonts w:ascii="Arial" w:hAnsi="Arial"/>
          <w:sz w:val="28"/>
        </w:rPr>
        <w:t xml:space="preserve">Principle of </w:t>
      </w:r>
      <w:r w:rsidRPr="000B7AF7">
        <w:rPr>
          <w:rFonts w:ascii="Arial" w:hAnsi="Arial"/>
          <w:sz w:val="28"/>
          <w:lang w:eastAsia="zh-CN"/>
        </w:rPr>
        <w:t>scenario</w:t>
      </w:r>
      <w:r>
        <w:rPr>
          <w:rFonts w:ascii="Arial" w:hAnsi="Arial"/>
          <w:sz w:val="28"/>
          <w:lang w:eastAsia="zh-CN"/>
        </w:rPr>
        <w:t>s and database design</w:t>
      </w:r>
    </w:p>
    <w:p w14:paraId="261234E8" w14:textId="77777777" w:rsidR="000A1CF6"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4.3.1.</w:t>
      </w:r>
      <w:r>
        <w:rPr>
          <w:rFonts w:ascii="Arial" w:eastAsia="宋体" w:hAnsi="Arial"/>
          <w:sz w:val="24"/>
          <w:lang w:eastAsia="zh-CN"/>
        </w:rPr>
        <w:t>1</w:t>
      </w:r>
      <w:r w:rsidRPr="000B7AF7">
        <w:rPr>
          <w:rFonts w:ascii="Arial" w:eastAsia="宋体" w:hAnsi="Arial"/>
          <w:sz w:val="24"/>
          <w:lang w:eastAsia="zh-CN"/>
        </w:rPr>
        <w:tab/>
        <w:t>Recording scenario types</w:t>
      </w:r>
    </w:p>
    <w:p w14:paraId="481B6F8F" w14:textId="77777777" w:rsidR="000A1CF6" w:rsidRPr="000B7AF7"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1.2</w:t>
      </w:r>
      <w:r w:rsidRPr="000B7AF7">
        <w:rPr>
          <w:rFonts w:ascii="Arial" w:eastAsia="宋体" w:hAnsi="Arial"/>
          <w:sz w:val="24"/>
          <w:lang w:eastAsia="zh-CN"/>
        </w:rPr>
        <w:tab/>
        <w:t>Recommendations on defining recording scenarios</w:t>
      </w:r>
    </w:p>
    <w:p w14:paraId="029A305A" w14:textId="77777777" w:rsidR="000A1CF6" w:rsidRPr="000B7AF7"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Pr="000B7AF7">
        <w:rPr>
          <w:rFonts w:ascii="Arial" w:eastAsia="宋体" w:hAnsi="Arial"/>
          <w:sz w:val="24"/>
          <w:lang w:eastAsia="zh-CN"/>
        </w:rPr>
        <w:t>T</w:t>
      </w:r>
      <w:r w:rsidRPr="000B7AF7">
        <w:rPr>
          <w:rFonts w:ascii="Arial" w:eastAsia="宋体" w:hAnsi="Arial" w:hint="eastAsia"/>
          <w:sz w:val="24"/>
          <w:lang w:eastAsia="zh-CN"/>
        </w:rPr>
        <w:t>he relationships of the three templates</w:t>
      </w:r>
    </w:p>
    <w:p w14:paraId="2000A1F3" w14:textId="77777777"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Pr>
          <w:rFonts w:ascii="Arial" w:hAnsi="Arial" w:hint="eastAsia"/>
          <w:sz w:val="28"/>
          <w:lang w:eastAsia="zh-CN"/>
        </w:rPr>
        <w:t>R</w:t>
      </w:r>
      <w:r w:rsidRPr="000E3EB7">
        <w:rPr>
          <w:rFonts w:ascii="Arial" w:hAnsi="Arial"/>
          <w:sz w:val="28"/>
          <w:lang w:eastAsia="zh-CN"/>
        </w:rPr>
        <w:t>ecording setups and scenarios</w:t>
      </w:r>
    </w:p>
    <w:p w14:paraId="00C9A054" w14:textId="7AAE077C"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w:t>
      </w:r>
      <w:r>
        <w:rPr>
          <w:rFonts w:ascii="Arial" w:hAnsi="Arial" w:hint="eastAsia"/>
          <w:sz w:val="28"/>
          <w:lang w:eastAsia="zh-CN"/>
        </w:rPr>
        <w:t>3</w:t>
      </w:r>
      <w:r>
        <w:rPr>
          <w:rFonts w:ascii="Arial" w:hAnsi="Arial"/>
          <w:sz w:val="28"/>
          <w:lang w:eastAsia="zh-CN"/>
        </w:rPr>
        <w:tab/>
      </w:r>
      <w:r w:rsidRPr="00836E5E">
        <w:rPr>
          <w:rFonts w:ascii="Arial" w:hAnsi="Arial"/>
          <w:sz w:val="28"/>
          <w:lang w:eastAsia="zh-CN"/>
        </w:rPr>
        <w:t>Database for target de</w:t>
      </w:r>
      <w:r w:rsidR="00F56C1A">
        <w:rPr>
          <w:rFonts w:ascii="Arial" w:hAnsi="Arial" w:hint="eastAsia"/>
          <w:sz w:val="28"/>
          <w:lang w:eastAsia="zh-CN"/>
        </w:rPr>
        <w:t>v</w:t>
      </w:r>
      <w:r w:rsidRPr="00836E5E">
        <w:rPr>
          <w:rFonts w:ascii="Arial" w:hAnsi="Arial"/>
          <w:sz w:val="28"/>
          <w:lang w:eastAsia="zh-CN"/>
        </w:rPr>
        <w:t>ice</w:t>
      </w:r>
      <w:r w:rsidR="00F56C1A">
        <w:rPr>
          <w:rFonts w:ascii="Arial" w:hAnsi="Arial" w:hint="eastAsia"/>
          <w:sz w:val="28"/>
          <w:lang w:eastAsia="zh-CN"/>
        </w:rPr>
        <w:t>s</w:t>
      </w:r>
    </w:p>
    <w:p w14:paraId="3E571710" w14:textId="25AF5FB2" w:rsidR="000A1CF6" w:rsidRPr="005F5EEC" w:rsidRDefault="000A1CF6"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Pr="000B7AF7">
        <w:rPr>
          <w:rFonts w:ascii="Arial" w:eastAsia="宋体" w:hAnsi="Arial"/>
          <w:sz w:val="24"/>
          <w:lang w:eastAsia="zh-CN"/>
        </w:rPr>
        <w:t>Requirement for database</w:t>
      </w:r>
    </w:p>
    <w:p w14:paraId="2E1C9C14" w14:textId="77777777" w:rsidR="000A1CF6" w:rsidRDefault="000A1CF6" w:rsidP="000A1CF6">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en-US"/>
        </w:rPr>
        <w:tab/>
      </w:r>
      <w:r>
        <w:rPr>
          <w:rFonts w:ascii="Arial" w:hAnsi="Arial" w:hint="eastAsia"/>
          <w:sz w:val="24"/>
          <w:szCs w:val="18"/>
          <w:lang w:val="en-US" w:eastAsia="zh-CN"/>
        </w:rPr>
        <w:t>M</w:t>
      </w:r>
      <w:r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Pr>
          <w:rFonts w:ascii="Arial" w:eastAsia="宋体" w:hAnsi="Arial" w:hint="eastAsia"/>
          <w:sz w:val="24"/>
          <w:lang w:eastAsia="zh-CN"/>
        </w:rPr>
        <w:t xml:space="preserve">recording </w:t>
      </w:r>
      <w:r w:rsidRPr="00807167">
        <w:rPr>
          <w:rFonts w:ascii="Arial" w:eastAsia="宋体" w:hAnsi="Arial"/>
          <w:sz w:val="24"/>
          <w:lang w:eastAsia="zh-CN"/>
        </w:rPr>
        <w:t>scenarios</w:t>
      </w:r>
    </w:p>
    <w:p w14:paraId="1637BE20" w14:textId="0B2A20EF" w:rsidR="000A1CF6" w:rsidRPr="005F5EEC" w:rsidRDefault="000A1CF6" w:rsidP="005F5EEC">
      <w:pPr>
        <w:keepNext/>
        <w:keepLines/>
        <w:spacing w:before="120"/>
        <w:outlineLvl w:val="3"/>
        <w:rPr>
          <w:rFonts w:ascii="Arial" w:eastAsia="宋体" w:hAnsi="Arial"/>
          <w:sz w:val="24"/>
          <w:lang w:eastAsia="zh-CN"/>
        </w:rPr>
      </w:pPr>
      <w:r w:rsidRPr="005F5EEC">
        <w:rPr>
          <w:rFonts w:ascii="Arial" w:hAnsi="Arial"/>
          <w:sz w:val="24"/>
          <w:szCs w:val="18"/>
          <w:lang w:val="en-US" w:eastAsia="zh-CN"/>
        </w:rPr>
        <w:t>4.3.</w:t>
      </w:r>
      <w:r w:rsidR="00E6374C">
        <w:rPr>
          <w:rFonts w:ascii="Arial" w:hAnsi="Arial" w:hint="eastAsia"/>
          <w:sz w:val="24"/>
          <w:szCs w:val="18"/>
          <w:lang w:val="en-US" w:eastAsia="zh-CN"/>
        </w:rPr>
        <w:t>3.2</w:t>
      </w:r>
      <w:r w:rsidRPr="005F5EEC">
        <w:rPr>
          <w:rFonts w:ascii="Arial" w:hAnsi="Arial"/>
          <w:sz w:val="24"/>
          <w:szCs w:val="18"/>
          <w:lang w:val="en-US" w:eastAsia="zh-CN"/>
        </w:rPr>
        <w:tab/>
        <w:t>Database for target device</w:t>
      </w:r>
      <w:r w:rsidR="00F56C1A">
        <w:rPr>
          <w:rFonts w:ascii="Arial" w:hAnsi="Arial" w:hint="eastAsia"/>
          <w:sz w:val="24"/>
          <w:szCs w:val="18"/>
          <w:lang w:val="en-US" w:eastAsia="zh-CN"/>
        </w:rPr>
        <w:t>s</w:t>
      </w:r>
    </w:p>
    <w:p w14:paraId="5E9DA302" w14:textId="7605BEA1" w:rsidR="0075048E" w:rsidRPr="00AC301D" w:rsidRDefault="00AC301D" w:rsidP="005F5EEC">
      <w:pPr>
        <w:pStyle w:val="1"/>
        <w:numPr>
          <w:ilvl w:val="0"/>
          <w:numId w:val="0"/>
        </w:numPr>
        <w:ind w:left="432" w:hanging="432"/>
        <w:rPr>
          <w:lang w:eastAsia="zh-CN"/>
        </w:rPr>
      </w:pPr>
      <w:r w:rsidRPr="005F5EEC">
        <w:rPr>
          <w:lang w:eastAsia="zh-CN"/>
        </w:rPr>
        <w:t xml:space="preserve">3 </w:t>
      </w:r>
      <w:r>
        <w:rPr>
          <w:lang w:eastAsia="zh-CN"/>
        </w:rPr>
        <w:t>C</w:t>
      </w:r>
      <w:r w:rsidRPr="005F5EEC">
        <w:rPr>
          <w:lang w:eastAsia="zh-CN"/>
        </w:rPr>
        <w:t>ontent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19"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19"/>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20"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facilitate  algorithm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lastRenderedPageBreak/>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21"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21"/>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22" w:name="_Hlk198718320"/>
      <w:bookmarkStart w:id="23" w:name="_Hlk198718912"/>
      <w:bookmarkStart w:id="24" w:name="_Hlk198718254"/>
      <w:r w:rsidRPr="005F5EEC">
        <w:rPr>
          <w:rFonts w:ascii="Arial" w:eastAsia="宋体" w:hAnsi="Arial"/>
          <w:sz w:val="24"/>
          <w:lang w:eastAsia="zh-CN"/>
        </w:rPr>
        <w:t>4.3.</w:t>
      </w:r>
      <w:r w:rsidR="00A67D9D">
        <w:rPr>
          <w:rFonts w:ascii="Arial" w:eastAsia="宋体" w:hAnsi="Arial"/>
          <w:sz w:val="24"/>
          <w:lang w:eastAsia="zh-CN"/>
        </w:rPr>
        <w:t>1.2</w:t>
      </w:r>
      <w:bookmarkEnd w:id="22"/>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23"/>
    </w:p>
    <w:bookmarkEnd w:id="24"/>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25" w:name="OLE_LINK7"/>
      <w:r w:rsidRPr="004D0966">
        <w:rPr>
          <w:rFonts w:ascii="Arial" w:hAnsi="Arial" w:cs="Arial"/>
          <w:lang w:val="en-US"/>
        </w:rPr>
        <w:t>controlled rooms in terms of reverberation and room frequency response should be favored.</w:t>
      </w:r>
      <w:bookmarkEnd w:id="25"/>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r w:rsidRPr="004D0966">
        <w:rPr>
          <w:rFonts w:ascii="Arial" w:eastAsia="Times New Roman" w:hAnsi="Arial" w:hint="eastAsia"/>
          <w:lang w:val="en-US"/>
        </w:rPr>
        <w:t xml:space="preserve">in order </w:t>
      </w:r>
      <w:r w:rsidRPr="004D0966">
        <w:rPr>
          <w:rFonts w:ascii="Arial" w:eastAsia="Times New Roman" w:hAnsi="Arial"/>
          <w:lang w:val="en-US"/>
        </w:rPr>
        <w:t>to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w:lastRenderedPageBreak/>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1320E9B0" w14:textId="49126271" w:rsidR="00047E7D" w:rsidRDefault="000E3EB7">
      <w:pPr>
        <w:rPr>
          <w:lang w:eastAsia="zh-CN"/>
        </w:rPr>
      </w:pPr>
      <w:r w:rsidRPr="005F5EEC">
        <w:rPr>
          <w:lang w:eastAsia="zh-CN"/>
        </w:rPr>
        <w:t>Refer to the attached file:</w:t>
      </w:r>
      <w:r w:rsidR="00BE2AF6" w:rsidRPr="00BE2AF6">
        <w:rPr>
          <w:lang w:eastAsia="zh-CN"/>
        </w:rPr>
        <w:t xml:space="preserve"> </w:t>
      </w:r>
      <w:r w:rsidR="00BE2AF6" w:rsidRPr="005F5EEC">
        <w:rPr>
          <w:lang w:eastAsia="zh-CN"/>
        </w:rPr>
        <w:t>Template for recording setups and scenarios.xlsx</w:t>
      </w:r>
    </w:p>
    <w:p w14:paraId="135E808E" w14:textId="77777777" w:rsidR="00060D24" w:rsidRDefault="00060D24" w:rsidP="00060D24">
      <w:pPr>
        <w:rPr>
          <w:lang w:eastAsia="zh-CN"/>
        </w:rPr>
      </w:pPr>
      <w:r>
        <w:rPr>
          <w:lang w:eastAsia="zh-CN"/>
        </w:rPr>
        <w:t>Note: 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p>
    <w:p w14:paraId="6CC3E296" w14:textId="77777777" w:rsidR="00060D24" w:rsidRPr="005F5EEC" w:rsidRDefault="00060D24" w:rsidP="005F5EEC">
      <w:pPr>
        <w:rPr>
          <w:lang w:eastAsia="zh-CN"/>
        </w:rPr>
      </w:pPr>
    </w:p>
    <w:p w14:paraId="25900AA6" w14:textId="0E91AA8B"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836E5E" w:rsidRPr="00836E5E">
        <w:rPr>
          <w:rFonts w:ascii="Arial" w:hAnsi="Arial"/>
          <w:sz w:val="28"/>
          <w:lang w:eastAsia="zh-CN"/>
        </w:rPr>
        <w:t>Database for target de</w:t>
      </w:r>
      <w:r w:rsidR="00C43813">
        <w:rPr>
          <w:rFonts w:ascii="Arial" w:hAnsi="Arial" w:hint="eastAsia"/>
          <w:sz w:val="28"/>
          <w:lang w:eastAsia="zh-CN"/>
        </w:rPr>
        <w:t>v</w:t>
      </w:r>
      <w:r w:rsidR="00836E5E" w:rsidRPr="00836E5E">
        <w:rPr>
          <w:rFonts w:ascii="Arial" w:hAnsi="Arial"/>
          <w:sz w:val="28"/>
          <w:lang w:eastAsia="zh-CN"/>
        </w:rPr>
        <w:t>ice</w:t>
      </w:r>
      <w:r w:rsidR="00C43813">
        <w:rPr>
          <w:rFonts w:ascii="Arial" w:hAnsi="Arial" w:hint="eastAsia"/>
          <w:sz w:val="28"/>
          <w:lang w:eastAsia="zh-CN"/>
        </w:rPr>
        <w:t>s</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af0"/>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af0"/>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af0"/>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af0"/>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r>
        <w:rPr>
          <w:rFonts w:eastAsiaTheme="minorEastAsia"/>
          <w:sz w:val="20"/>
          <w:lang w:eastAsia="zh-CN"/>
        </w:rPr>
        <w:t>provided</w:t>
      </w:r>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68925446" w:rsidR="00D7224C" w:rsidRDefault="00D7224C" w:rsidP="00D7224C">
      <w:pPr>
        <w:keepNext/>
        <w:keepLines/>
        <w:spacing w:before="120"/>
        <w:outlineLvl w:val="3"/>
        <w:rPr>
          <w:rFonts w:ascii="Arial" w:eastAsia="宋体" w:hAnsi="Arial"/>
          <w:sz w:val="24"/>
          <w:lang w:eastAsia="zh-CN"/>
        </w:rPr>
      </w:pPr>
      <w:bookmarkStart w:id="26"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en-US"/>
        </w:rPr>
        <w:tab/>
      </w:r>
      <w:bookmarkEnd w:id="26"/>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p>
    <w:p w14:paraId="22443DBF" w14:textId="6B2805EA"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p>
    <w:p w14:paraId="0ADBF3B5" w14:textId="27A4A583" w:rsidR="0057076A" w:rsidRPr="005F5EEC" w:rsidRDefault="0057076A" w:rsidP="005F5EEC">
      <w:pPr>
        <w:contextualSpacing/>
        <w:rPr>
          <w:lang w:val="en-US" w:eastAsia="zh-CN"/>
        </w:rPr>
      </w:pPr>
      <w:r>
        <w:rPr>
          <w:rFonts w:hint="eastAsia"/>
          <w:lang w:eastAsia="zh-CN"/>
        </w:rPr>
        <w:t>TBD</w:t>
      </w:r>
    </w:p>
    <w:p w14:paraId="43FF42F6" w14:textId="77777777" w:rsidR="00E5730C" w:rsidRPr="005F5EEC" w:rsidRDefault="00E5730C" w:rsidP="005F5EEC">
      <w:pPr>
        <w:contextualSpacing/>
      </w:pPr>
    </w:p>
    <w:bookmarkEnd w:id="20"/>
    <w:p w14:paraId="392F5D39" w14:textId="1A1CB481"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3.2</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48FD9042" w14:textId="58B2DC36" w:rsidR="002B0BE8" w:rsidRPr="000B7AF7" w:rsidRDefault="002B0BE8" w:rsidP="005F5EEC">
      <w:pPr>
        <w:rPr>
          <w:lang w:eastAsia="zh-CN"/>
        </w:rPr>
      </w:pPr>
      <w:r w:rsidRPr="000B7AF7">
        <w:rPr>
          <w:lang w:eastAsia="zh-CN"/>
        </w:rPr>
        <w:t>R</w:t>
      </w:r>
      <w:r w:rsidRPr="000B7AF7">
        <w:rPr>
          <w:rFonts w:hint="eastAsia"/>
          <w:lang w:eastAsia="zh-CN"/>
        </w:rPr>
        <w:t>efer to the attached file:</w:t>
      </w:r>
      <w:r w:rsidRPr="00BE2AF6">
        <w:rPr>
          <w:lang w:eastAsia="zh-CN"/>
        </w:rPr>
        <w:t xml:space="preserve"> </w:t>
      </w:r>
      <w:r w:rsidR="005A3BFF" w:rsidRPr="005A3BFF">
        <w:rPr>
          <w:lang w:eastAsia="zh-CN"/>
        </w:rPr>
        <w:t>Template for recordings database.xlsx</w:t>
      </w:r>
    </w:p>
    <w:p w14:paraId="7C67E522" w14:textId="66998D2B" w:rsidR="00144BE4" w:rsidRDefault="00060D24" w:rsidP="00BB006E">
      <w:pPr>
        <w:rPr>
          <w:lang w:eastAsia="zh-CN"/>
        </w:rPr>
      </w:pPr>
      <w:r>
        <w:rPr>
          <w:lang w:eastAsia="zh-CN"/>
        </w:rPr>
        <w:t xml:space="preserve">Note: </w:t>
      </w:r>
      <w:r w:rsidR="00860025">
        <w:rPr>
          <w:lang w:eastAsia="zh-CN"/>
        </w:rPr>
        <w:t>T</w:t>
      </w:r>
      <w:r>
        <w:rPr>
          <w:lang w:eastAsia="zh-CN"/>
        </w:rPr>
        <w: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p>
    <w:p w14:paraId="47446E4F" w14:textId="77777777" w:rsidR="00860025" w:rsidRDefault="00860025" w:rsidP="00BB006E">
      <w:pPr>
        <w:rPr>
          <w:lang w:eastAsia="zh-CN"/>
        </w:rPr>
      </w:pP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r w:rsidR="008D0DB2">
        <w:rPr>
          <w:rFonts w:hint="eastAsia"/>
          <w:lang w:eastAsia="zh-CN"/>
        </w:rPr>
        <w:t xml:space="preserve"> ,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r w:rsidR="004F5319">
        <w:rPr>
          <w:rFonts w:hint="eastAsia"/>
          <w:lang w:eastAsia="zh-CN"/>
        </w:rPr>
        <w:t>DaCAS</w:t>
      </w:r>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af0"/>
        <w:keepNext/>
        <w:numPr>
          <w:ilvl w:val="0"/>
          <w:numId w:val="30"/>
        </w:numPr>
        <w:tabs>
          <w:tab w:val="left" w:pos="2127"/>
        </w:tabs>
        <w:outlineLvl w:val="1"/>
        <w:rPr>
          <w:bCs/>
        </w:rPr>
      </w:pPr>
      <w:bookmarkStart w:id="27" w:name="OLE_LINK1"/>
      <w:r w:rsidRPr="004F5BAA">
        <w:rPr>
          <w:bCs/>
        </w:rPr>
        <w:t>S4aA250006</w:t>
      </w:r>
      <w:bookmarkEnd w:id="27"/>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af0"/>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Proposal of new potential target devices for DaCAS</w:t>
      </w:r>
    </w:p>
    <w:p w14:paraId="51F9D886" w14:textId="57DFAAFF" w:rsidR="004349FC" w:rsidRDefault="004349FC" w:rsidP="00472305">
      <w:pPr>
        <w:pStyle w:val="af0"/>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af0"/>
        <w:keepNext/>
        <w:numPr>
          <w:ilvl w:val="0"/>
          <w:numId w:val="30"/>
        </w:numPr>
        <w:tabs>
          <w:tab w:val="left" w:pos="2127"/>
        </w:tabs>
        <w:outlineLvl w:val="1"/>
        <w:rPr>
          <w:bCs/>
        </w:rPr>
      </w:pPr>
      <w:r w:rsidRPr="004A0473">
        <w:rPr>
          <w:bCs/>
        </w:rPr>
        <w:t>S4aA250016:[DaCAS] update of Device Definition template</w:t>
      </w:r>
    </w:p>
    <w:p w14:paraId="32A019C6" w14:textId="777E2418" w:rsidR="00D42B74" w:rsidRDefault="001409B8" w:rsidP="00472305">
      <w:pPr>
        <w:pStyle w:val="af0"/>
        <w:keepNext/>
        <w:numPr>
          <w:ilvl w:val="0"/>
          <w:numId w:val="30"/>
        </w:numPr>
        <w:tabs>
          <w:tab w:val="left" w:pos="2127"/>
        </w:tabs>
        <w:outlineLvl w:val="1"/>
        <w:rPr>
          <w:bCs/>
        </w:rPr>
      </w:pPr>
      <w:r w:rsidRPr="001409B8">
        <w:rPr>
          <w:bCs/>
        </w:rPr>
        <w:t>S4-250823</w:t>
      </w:r>
      <w:r>
        <w:rPr>
          <w:bCs/>
        </w:rPr>
        <w:t>:</w:t>
      </w:r>
      <w:r w:rsidRPr="001409B8">
        <w:rPr>
          <w:bCs/>
        </w:rPr>
        <w:t>Exponential sweep database for target device 1</w:t>
      </w:r>
    </w:p>
    <w:p w14:paraId="392AEB8A" w14:textId="430E5441" w:rsidR="00B55034" w:rsidRPr="005F5EEC" w:rsidRDefault="00B55034" w:rsidP="00B55034">
      <w:pPr>
        <w:pStyle w:val="af0"/>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af0"/>
        <w:keepNext/>
        <w:numPr>
          <w:ilvl w:val="0"/>
          <w:numId w:val="30"/>
        </w:numPr>
        <w:tabs>
          <w:tab w:val="left" w:pos="2127"/>
        </w:tabs>
        <w:outlineLvl w:val="1"/>
        <w:rPr>
          <w:bCs/>
        </w:rPr>
      </w:pPr>
      <w:r w:rsidRPr="008D5495">
        <w:rPr>
          <w:bCs/>
        </w:rPr>
        <w:t>S4-250856</w:t>
      </w:r>
      <w:r>
        <w:rPr>
          <w:bCs/>
        </w:rPr>
        <w:t>:</w:t>
      </w:r>
      <w:r w:rsidRPr="008D5495">
        <w:rPr>
          <w:bCs/>
        </w:rPr>
        <w:t>Update DaCAS templates to v2.1</w:t>
      </w:r>
    </w:p>
    <w:p w14:paraId="079DE670" w14:textId="77777777" w:rsidR="00B55034" w:rsidRDefault="00B55034" w:rsidP="00B55034">
      <w:pPr>
        <w:pStyle w:val="af0"/>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Proposal on DaCAS Acoustic Properties Measurements</w:t>
      </w:r>
    </w:p>
    <w:p w14:paraId="1CA5334E" w14:textId="14591949" w:rsidR="00CB4514" w:rsidRDefault="00CB4514" w:rsidP="00B55034">
      <w:pPr>
        <w:pStyle w:val="af0"/>
        <w:keepNext/>
        <w:numPr>
          <w:ilvl w:val="0"/>
          <w:numId w:val="30"/>
        </w:numPr>
        <w:tabs>
          <w:tab w:val="left" w:pos="2127"/>
        </w:tabs>
        <w:outlineLvl w:val="1"/>
        <w:rPr>
          <w:bCs/>
        </w:rPr>
      </w:pPr>
      <w:r w:rsidRPr="00CB4514">
        <w:rPr>
          <w:bCs/>
        </w:rPr>
        <w:t>S4-250567</w:t>
      </w:r>
      <w:r w:rsidR="003F7EFF">
        <w:rPr>
          <w:bCs/>
        </w:rPr>
        <w:t>:</w:t>
      </w:r>
      <w:r w:rsidRPr="00CB4514">
        <w:rPr>
          <w:bCs/>
        </w:rPr>
        <w:t xml:space="preserve"> [DaCAS] target device type proposal</w:t>
      </w:r>
    </w:p>
    <w:p w14:paraId="031D2BE5" w14:textId="4346BDBB" w:rsidR="003F7EFF" w:rsidRPr="005F5EEC" w:rsidRDefault="003F7EFF" w:rsidP="005F5EEC">
      <w:pPr>
        <w:pStyle w:val="af0"/>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Pr="006712BE" w:rsidRDefault="004E7227" w:rsidP="004E7227">
      <w:pPr>
        <w:pStyle w:val="af0"/>
        <w:numPr>
          <w:ilvl w:val="0"/>
          <w:numId w:val="40"/>
        </w:numPr>
        <w:spacing w:after="180" w:line="278" w:lineRule="auto"/>
        <w:contextualSpacing/>
        <w:jc w:val="both"/>
        <w:rPr>
          <w:rFonts w:eastAsiaTheme="minorEastAsia"/>
          <w:bCs/>
          <w:lang w:eastAsia="zh-CN"/>
        </w:rPr>
      </w:pPr>
      <w:r w:rsidRPr="006712BE">
        <w:rPr>
          <w:rFonts w:eastAsiaTheme="minorEastAsia"/>
          <w:bCs/>
          <w:lang w:eastAsia="zh-CN"/>
        </w:rPr>
        <w:t>S4-250642: “[DaCAS] Proposed DaCAS target device”, Dolby Laboratories Inc</w:t>
      </w: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1"/>
        <w:numPr>
          <w:ilvl w:val="0"/>
          <w:numId w:val="0"/>
        </w:numPr>
        <w:rPr>
          <w:lang w:eastAsia="zh-CN"/>
        </w:rPr>
      </w:pPr>
      <w:r>
        <w:rPr>
          <w:lang w:eastAsia="zh-CN"/>
        </w:rPr>
        <w:t xml:space="preserve">Annex </w:t>
      </w:r>
      <w:r w:rsidR="001C6459" w:rsidRPr="001C6459">
        <w:rPr>
          <w:lang w:eastAsia="zh-CN"/>
        </w:rPr>
        <w:t>&lt;A&gt;</w:t>
      </w:r>
      <w:r w:rsidR="001C6459">
        <w:rPr>
          <w:lang w:eastAsia="zh-CN"/>
        </w:rPr>
        <w:t>(</w:t>
      </w:r>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Template for potential target devices.xlsx</w:t>
      </w:r>
      <w:r w:rsidR="007E1C72">
        <w:rPr>
          <w:lang w:eastAsia="zh-CN"/>
        </w:rPr>
        <w:t>[7]</w:t>
      </w:r>
    </w:p>
    <w:p w14:paraId="7E230F36" w14:textId="17842871" w:rsidR="004C6EBB" w:rsidRDefault="004C6EBB" w:rsidP="00D944CF">
      <w:pPr>
        <w:rPr>
          <w:lang w:eastAsia="zh-CN"/>
        </w:rPr>
      </w:pPr>
      <w:r w:rsidRPr="004C6EBB">
        <w:rPr>
          <w:lang w:eastAsia="zh-CN"/>
        </w:rPr>
        <w:t>Template for recording setups and scenarios.xlsx</w:t>
      </w:r>
    </w:p>
    <w:p w14:paraId="5FF7E38A" w14:textId="2F853B6E" w:rsidR="004C6EBB" w:rsidRDefault="004C6EBB" w:rsidP="00D944CF">
      <w:pPr>
        <w:rPr>
          <w:lang w:eastAsia="zh-CN"/>
        </w:rPr>
      </w:pPr>
      <w:r w:rsidRPr="004C6EBB">
        <w:rPr>
          <w:lang w:eastAsia="zh-CN"/>
        </w:rPr>
        <w:t>Template for recordings database.xlsx</w:t>
      </w:r>
    </w:p>
    <w:p w14:paraId="78151901" w14:textId="234CA62D" w:rsidR="004C6EBB" w:rsidRDefault="00D96AC5" w:rsidP="00D944CF">
      <w:pPr>
        <w:rPr>
          <w:lang w:eastAsia="zh-CN"/>
        </w:rPr>
      </w:pPr>
      <w:r w:rsidRPr="00D96AC5">
        <w:rPr>
          <w:lang w:eastAsia="zh-CN"/>
        </w:rPr>
        <w:t>DaCAS_Device_Definition Four-microphone prototype device B.xlsx</w:t>
      </w:r>
      <w:r w:rsidR="003330DC">
        <w:rPr>
          <w:lang w:eastAsia="zh-CN"/>
        </w:rPr>
        <w:t>[10]</w:t>
      </w:r>
    </w:p>
    <w:p w14:paraId="2419CA4F" w14:textId="76403B4A" w:rsidR="00D96AC5" w:rsidRDefault="00D96AC5" w:rsidP="00D944CF">
      <w:pPr>
        <w:rPr>
          <w:lang w:eastAsia="zh-CN"/>
        </w:rPr>
      </w:pPr>
      <w:r w:rsidRPr="00D96AC5">
        <w:rPr>
          <w:lang w:eastAsia="zh-CN"/>
        </w:rPr>
        <w:t>DaCAS_Device_Definition_supplement_templat</w:t>
      </w:r>
      <w:r w:rsidR="001A31EE">
        <w:rPr>
          <w:lang w:eastAsia="zh-CN"/>
        </w:rPr>
        <w:t>e</w:t>
      </w:r>
      <w:r w:rsidRPr="00D96AC5">
        <w:rPr>
          <w:lang w:eastAsia="zh-CN"/>
        </w:rPr>
        <w:t>.xlsx</w:t>
      </w:r>
      <w:r w:rsidR="003330DC">
        <w:rPr>
          <w:lang w:eastAsia="zh-CN"/>
        </w:rPr>
        <w:t>[10]</w:t>
      </w:r>
    </w:p>
    <w:p w14:paraId="566A808A" w14:textId="360CEF9C" w:rsidR="004E7227" w:rsidRDefault="004E7227" w:rsidP="00D944CF">
      <w:pPr>
        <w:rPr>
          <w:lang w:eastAsia="zh-CN"/>
        </w:rPr>
      </w:pPr>
      <w:r w:rsidRPr="004E7227">
        <w:rPr>
          <w:lang w:eastAsia="zh-CN"/>
        </w:rPr>
        <w:t>DaCAS_Device_Definition 3_mic_smartphone</w:t>
      </w:r>
      <w:r w:rsidR="003B6EB9">
        <w:rPr>
          <w:lang w:eastAsia="zh-CN"/>
        </w:rPr>
        <w:t>.xlsx</w:t>
      </w:r>
      <w:r>
        <w:rPr>
          <w:lang w:eastAsia="zh-CN"/>
        </w:rPr>
        <w:t xml:space="preserve"> [2] and [11]</w:t>
      </w:r>
    </w:p>
    <w:p w14:paraId="067B45E8" w14:textId="2C785489" w:rsidR="003330DC" w:rsidRPr="00D944CF" w:rsidRDefault="003330DC" w:rsidP="005F5EEC">
      <w:pPr>
        <w:rPr>
          <w:lang w:eastAsia="zh-CN"/>
        </w:rPr>
      </w:pPr>
      <w:r w:rsidRPr="003330DC">
        <w:rPr>
          <w:lang w:eastAsia="zh-CN"/>
        </w:rPr>
        <w:t>Target devices - Four-mic prototype device A and device B.xlsx</w:t>
      </w:r>
      <w:r>
        <w:rPr>
          <w:lang w:eastAsia="zh-CN"/>
        </w:rPr>
        <w:t>[9]</w:t>
      </w:r>
    </w:p>
    <w:p w14:paraId="4A70C2D7" w14:textId="77777777" w:rsidR="00BD368D" w:rsidRPr="00794DD7" w:rsidRDefault="00BD368D" w:rsidP="00CA5651">
      <w:pPr>
        <w:tabs>
          <w:tab w:val="left" w:pos="3119"/>
        </w:tabs>
        <w:spacing w:after="0"/>
        <w:rPr>
          <w:sz w:val="16"/>
          <w:szCs w:val="16"/>
          <w:lang w:val="en-US"/>
        </w:rPr>
      </w:pPr>
    </w:p>
    <w:sectPr w:rsidR="00BD368D" w:rsidRPr="00794DD7" w:rsidSect="0025220B">
      <w:headerReference w:type="default" r:id="rId11"/>
      <w:headerReference w:type="first" r:id="rId12"/>
      <w:footerReference w:type="first" r:id="rId13"/>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F3DD4" w14:textId="77777777" w:rsidR="00B26AF2" w:rsidRDefault="00B26AF2" w:rsidP="00560A01">
      <w:pPr>
        <w:spacing w:after="0"/>
      </w:pPr>
      <w:r>
        <w:separator/>
      </w:r>
    </w:p>
  </w:endnote>
  <w:endnote w:type="continuationSeparator" w:id="0">
    <w:p w14:paraId="6C1AE1D0" w14:textId="77777777" w:rsidR="00B26AF2" w:rsidRDefault="00B26AF2"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a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28861" w14:textId="77777777" w:rsidR="00B26AF2" w:rsidRDefault="00B26AF2" w:rsidP="00560A01">
      <w:pPr>
        <w:spacing w:after="0"/>
      </w:pPr>
      <w:r>
        <w:separator/>
      </w:r>
    </w:p>
  </w:footnote>
  <w:footnote w:type="continuationSeparator" w:id="0">
    <w:p w14:paraId="3A724641" w14:textId="77777777" w:rsidR="00B26AF2" w:rsidRDefault="00B26AF2"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02CAE" w14:textId="77777777" w:rsidR="0025220B" w:rsidRPr="0025220B" w:rsidRDefault="0025220B" w:rsidP="0025220B">
    <w:pPr>
      <w:tabs>
        <w:tab w:val="left" w:pos="2903"/>
        <w:tab w:val="left" w:pos="4107"/>
        <w:tab w:val="left" w:pos="6945"/>
        <w:tab w:val="right" w:pos="9356"/>
      </w:tabs>
      <w:rPr>
        <w:rFonts w:cs="Arial"/>
        <w:b/>
        <w:i/>
        <w:sz w:val="28"/>
        <w:szCs w:val="28"/>
        <w:lang w:val="en-US"/>
      </w:rPr>
    </w:pPr>
    <w:r w:rsidRPr="00B97373">
      <w:rPr>
        <w:rFonts w:cs="Arial"/>
        <w:lang w:val="en-US"/>
      </w:rPr>
      <w:t>3GPP TSG SA WG4#133-e</w:t>
    </w:r>
    <w:r w:rsidRPr="0084724A">
      <w:rPr>
        <w:rFonts w:cs="Arial"/>
        <w:b/>
        <w:i/>
      </w:rPr>
      <w:tab/>
    </w:r>
    <w:r>
      <w:rPr>
        <w:rFonts w:cs="Arial"/>
        <w:b/>
        <w:i/>
      </w:rPr>
      <w:tab/>
    </w:r>
    <w:r>
      <w:rPr>
        <w:rFonts w:cs="Arial"/>
        <w:b/>
        <w:i/>
      </w:rPr>
      <w:tab/>
    </w:r>
    <w:r>
      <w:rPr>
        <w:rFonts w:cs="Arial"/>
        <w:b/>
        <w:i/>
      </w:rPr>
      <w:tab/>
    </w:r>
    <w:r w:rsidRPr="0084724A">
      <w:rPr>
        <w:rFonts w:cs="Arial"/>
        <w:b/>
        <w:i/>
        <w:sz w:val="28"/>
        <w:szCs w:val="28"/>
      </w:rPr>
      <w:t xml:space="preserve">Tdoc </w:t>
    </w:r>
    <w:r w:rsidRPr="008C6011">
      <w:rPr>
        <w:rFonts w:cs="Arial"/>
        <w:b/>
        <w:i/>
        <w:sz w:val="28"/>
        <w:szCs w:val="28"/>
      </w:rPr>
      <w:t>S4-</w:t>
    </w:r>
    <w:r w:rsidRPr="009A18B9">
      <w:t xml:space="preserve"> </w:t>
    </w:r>
    <w:r w:rsidRPr="0025220B">
      <w:rPr>
        <w:rFonts w:cs="Arial"/>
        <w:b/>
        <w:i/>
        <w:sz w:val="28"/>
        <w:szCs w:val="28"/>
        <w:lang w:val="en-US"/>
      </w:rPr>
      <w:t>251367</w:t>
    </w:r>
  </w:p>
  <w:p w14:paraId="75E9528F" w14:textId="484A39FB" w:rsidR="008C26AF" w:rsidRPr="0025220B" w:rsidRDefault="0025220B" w:rsidP="0025220B">
    <w:pPr>
      <w:tabs>
        <w:tab w:val="right" w:pos="9360"/>
      </w:tabs>
      <w:rPr>
        <w:lang w:eastAsia="zh-CN"/>
      </w:rPr>
    </w:pPr>
    <w:r w:rsidRPr="0011274C">
      <w:rPr>
        <w:rFonts w:cs="Arial"/>
        <w:lang w:eastAsia="zh-CN"/>
      </w:rPr>
      <w:t>Online, 18-25 July 2025</w:t>
    </w:r>
    <w:r>
      <w:rPr>
        <w:rFonts w:cs="Arial"/>
        <w:lang w:eastAsia="zh-CN"/>
      </w:rPr>
      <w:tab/>
    </w:r>
    <w:r w:rsidRPr="004E2826">
      <w:rPr>
        <w:rFonts w:cs="Arial"/>
        <w:lang w:eastAsia="zh-CN"/>
      </w:rPr>
      <w:t>Revision of S4-251057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4BCA" w14:textId="10ED8C00" w:rsidR="0025220B" w:rsidRPr="0025220B" w:rsidRDefault="00B97373" w:rsidP="0025220B">
    <w:pPr>
      <w:tabs>
        <w:tab w:val="left" w:pos="2903"/>
        <w:tab w:val="left" w:pos="4107"/>
        <w:tab w:val="left" w:pos="6945"/>
        <w:tab w:val="right" w:pos="9356"/>
      </w:tabs>
      <w:rPr>
        <w:rFonts w:cs="Arial"/>
        <w:b/>
        <w:i/>
        <w:sz w:val="28"/>
        <w:szCs w:val="28"/>
        <w:lang w:val="en-US"/>
      </w:rPr>
    </w:pPr>
    <w:r w:rsidRPr="00B97373">
      <w:rPr>
        <w:rFonts w:cs="Arial"/>
        <w:lang w:val="en-US"/>
      </w:rPr>
      <w:t>3GPP TSG SA WG4#133-e</w:t>
    </w:r>
    <w:r w:rsidR="00CB6B87" w:rsidRPr="0084724A">
      <w:rPr>
        <w:rFonts w:cs="Arial"/>
        <w:b/>
        <w:i/>
      </w:rPr>
      <w:tab/>
    </w:r>
    <w:r w:rsidR="00CB6B87">
      <w:rPr>
        <w:rFonts w:cs="Arial"/>
        <w:b/>
        <w:i/>
      </w:rPr>
      <w:tab/>
    </w:r>
    <w:r w:rsidR="00CB6B87">
      <w:rPr>
        <w:rFonts w:cs="Arial"/>
        <w:b/>
        <w:i/>
      </w:rPr>
      <w:tab/>
    </w:r>
    <w:r w:rsidR="0025220B">
      <w:rPr>
        <w:rFonts w:cs="Arial"/>
        <w:b/>
        <w:i/>
      </w:rPr>
      <w:tab/>
    </w:r>
    <w:r w:rsidR="00CB6B87" w:rsidRPr="0084724A">
      <w:rPr>
        <w:rFonts w:cs="Arial"/>
        <w:b/>
        <w:i/>
        <w:sz w:val="28"/>
        <w:szCs w:val="28"/>
      </w:rPr>
      <w:t xml:space="preserve">Tdoc </w:t>
    </w:r>
    <w:r w:rsidR="00CB6B87" w:rsidRPr="008C6011">
      <w:rPr>
        <w:rFonts w:cs="Arial"/>
        <w:b/>
        <w:i/>
        <w:sz w:val="28"/>
        <w:szCs w:val="28"/>
      </w:rPr>
      <w:t>S4-</w:t>
    </w:r>
    <w:r w:rsidR="00CB6B87" w:rsidRPr="009A18B9">
      <w:t xml:space="preserve"> </w:t>
    </w:r>
    <w:r w:rsidR="0025220B" w:rsidRPr="0025220B">
      <w:rPr>
        <w:rFonts w:cs="Arial"/>
        <w:b/>
        <w:i/>
        <w:sz w:val="28"/>
        <w:szCs w:val="28"/>
        <w:lang w:val="en-US"/>
      </w:rPr>
      <w:t>251367</w:t>
    </w:r>
  </w:p>
  <w:p w14:paraId="0846A0CA" w14:textId="394FFB6F" w:rsidR="00334D1F" w:rsidRPr="00CB6B87" w:rsidRDefault="0011274C" w:rsidP="006712BE">
    <w:pPr>
      <w:tabs>
        <w:tab w:val="right" w:pos="9360"/>
      </w:tabs>
      <w:rPr>
        <w:lang w:eastAsia="zh-CN"/>
      </w:rPr>
    </w:pPr>
    <w:r w:rsidRPr="0011274C">
      <w:rPr>
        <w:rFonts w:cs="Arial"/>
        <w:lang w:eastAsia="zh-CN"/>
      </w:rPr>
      <w:t>Online, 18-25 July 2025</w:t>
    </w:r>
    <w:r w:rsidR="00CB6B87">
      <w:rPr>
        <w:rFonts w:cs="Arial"/>
        <w:lang w:eastAsia="zh-CN"/>
      </w:rPr>
      <w:tab/>
    </w:r>
    <w:r w:rsidR="004E2826" w:rsidRPr="004E2826">
      <w:rPr>
        <w:rFonts w:cs="Arial"/>
        <w:lang w:eastAsia="zh-CN"/>
      </w:rPr>
      <w:t>Revision of S4-251057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5" w15:restartNumberingAfterBreak="0">
    <w:nsid w:val="7B1A6D84"/>
    <w:multiLevelType w:val="multilevel"/>
    <w:tmpl w:val="6D664B1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5"/>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4"/>
  </w:num>
  <w:num w:numId="16" w16cid:durableId="1281759846">
    <w:abstractNumId w:val="11"/>
  </w:num>
  <w:num w:numId="17" w16cid:durableId="874081529">
    <w:abstractNumId w:val="25"/>
  </w:num>
  <w:num w:numId="18" w16cid:durableId="1566524682">
    <w:abstractNumId w:val="25"/>
  </w:num>
  <w:num w:numId="19" w16cid:durableId="1591426798">
    <w:abstractNumId w:val="25"/>
  </w:num>
  <w:num w:numId="20" w16cid:durableId="1595359879">
    <w:abstractNumId w:val="25"/>
  </w:num>
  <w:num w:numId="21" w16cid:durableId="1630698879">
    <w:abstractNumId w:val="25"/>
  </w:num>
  <w:num w:numId="22" w16cid:durableId="237255039">
    <w:abstractNumId w:val="25"/>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5"/>
  </w:num>
  <w:num w:numId="29" w16cid:durableId="1690790725">
    <w:abstractNumId w:val="22"/>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5"/>
  </w:num>
  <w:num w:numId="35" w16cid:durableId="1441953333">
    <w:abstractNumId w:val="25"/>
  </w:num>
  <w:num w:numId="36" w16cid:durableId="1534877598">
    <w:abstractNumId w:val="25"/>
  </w:num>
  <w:num w:numId="37" w16cid:durableId="300042415">
    <w:abstractNumId w:val="21"/>
  </w:num>
  <w:num w:numId="38" w16cid:durableId="1050690817">
    <w:abstractNumId w:val="23"/>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07F63"/>
    <w:rsid w:val="000110FD"/>
    <w:rsid w:val="00011D37"/>
    <w:rsid w:val="000207F3"/>
    <w:rsid w:val="0003021D"/>
    <w:rsid w:val="00040046"/>
    <w:rsid w:val="00041DF2"/>
    <w:rsid w:val="00042CA6"/>
    <w:rsid w:val="00047E7D"/>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7B42"/>
    <w:rsid w:val="000A7C84"/>
    <w:rsid w:val="000B3069"/>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823"/>
    <w:rsid w:val="000E3EB7"/>
    <w:rsid w:val="000E48D0"/>
    <w:rsid w:val="000E6504"/>
    <w:rsid w:val="000F5938"/>
    <w:rsid w:val="000F720C"/>
    <w:rsid w:val="000F7ECB"/>
    <w:rsid w:val="000F7F0C"/>
    <w:rsid w:val="00102572"/>
    <w:rsid w:val="001031C4"/>
    <w:rsid w:val="00107C76"/>
    <w:rsid w:val="0011070D"/>
    <w:rsid w:val="00110E97"/>
    <w:rsid w:val="0011274C"/>
    <w:rsid w:val="001200AF"/>
    <w:rsid w:val="001263E2"/>
    <w:rsid w:val="001409B8"/>
    <w:rsid w:val="00144BE4"/>
    <w:rsid w:val="00146414"/>
    <w:rsid w:val="00150243"/>
    <w:rsid w:val="00151CA8"/>
    <w:rsid w:val="00152080"/>
    <w:rsid w:val="00153B4E"/>
    <w:rsid w:val="00154A00"/>
    <w:rsid w:val="00155932"/>
    <w:rsid w:val="00157158"/>
    <w:rsid w:val="001572E4"/>
    <w:rsid w:val="001576AA"/>
    <w:rsid w:val="00160571"/>
    <w:rsid w:val="00161210"/>
    <w:rsid w:val="0016167C"/>
    <w:rsid w:val="0016553B"/>
    <w:rsid w:val="001655CA"/>
    <w:rsid w:val="00167348"/>
    <w:rsid w:val="001710A0"/>
    <w:rsid w:val="00175235"/>
    <w:rsid w:val="00180D2A"/>
    <w:rsid w:val="00182A25"/>
    <w:rsid w:val="0018355D"/>
    <w:rsid w:val="00183983"/>
    <w:rsid w:val="00186BDB"/>
    <w:rsid w:val="00187029"/>
    <w:rsid w:val="001877F1"/>
    <w:rsid w:val="001943C3"/>
    <w:rsid w:val="00195051"/>
    <w:rsid w:val="001973B6"/>
    <w:rsid w:val="001A31EE"/>
    <w:rsid w:val="001A4D81"/>
    <w:rsid w:val="001A5F65"/>
    <w:rsid w:val="001B1021"/>
    <w:rsid w:val="001B1CDE"/>
    <w:rsid w:val="001B2764"/>
    <w:rsid w:val="001B4762"/>
    <w:rsid w:val="001C6459"/>
    <w:rsid w:val="001C6E2A"/>
    <w:rsid w:val="001E0528"/>
    <w:rsid w:val="001E5912"/>
    <w:rsid w:val="001F1E47"/>
    <w:rsid w:val="001F2DC4"/>
    <w:rsid w:val="001F47BC"/>
    <w:rsid w:val="001F5766"/>
    <w:rsid w:val="00200C5D"/>
    <w:rsid w:val="00201520"/>
    <w:rsid w:val="002017AE"/>
    <w:rsid w:val="00201D9E"/>
    <w:rsid w:val="00203B65"/>
    <w:rsid w:val="00204317"/>
    <w:rsid w:val="002057FD"/>
    <w:rsid w:val="0020647A"/>
    <w:rsid w:val="002122E1"/>
    <w:rsid w:val="00212AAF"/>
    <w:rsid w:val="00213C8B"/>
    <w:rsid w:val="00217385"/>
    <w:rsid w:val="00217FFA"/>
    <w:rsid w:val="002207AF"/>
    <w:rsid w:val="00222D66"/>
    <w:rsid w:val="00223D19"/>
    <w:rsid w:val="00225649"/>
    <w:rsid w:val="00231274"/>
    <w:rsid w:val="002424D7"/>
    <w:rsid w:val="00242FE1"/>
    <w:rsid w:val="0024474C"/>
    <w:rsid w:val="00244ACF"/>
    <w:rsid w:val="0025220B"/>
    <w:rsid w:val="00253B07"/>
    <w:rsid w:val="00256FA7"/>
    <w:rsid w:val="002578DD"/>
    <w:rsid w:val="00260647"/>
    <w:rsid w:val="0026425B"/>
    <w:rsid w:val="002662BC"/>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5FAD"/>
    <w:rsid w:val="002D7E49"/>
    <w:rsid w:val="002E11BC"/>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2064"/>
    <w:rsid w:val="003330DC"/>
    <w:rsid w:val="00334D1F"/>
    <w:rsid w:val="00341D1A"/>
    <w:rsid w:val="00342405"/>
    <w:rsid w:val="00342448"/>
    <w:rsid w:val="00342D23"/>
    <w:rsid w:val="00343BC2"/>
    <w:rsid w:val="00343BD4"/>
    <w:rsid w:val="00343F41"/>
    <w:rsid w:val="00344E68"/>
    <w:rsid w:val="00352839"/>
    <w:rsid w:val="00354528"/>
    <w:rsid w:val="00355F5E"/>
    <w:rsid w:val="00371036"/>
    <w:rsid w:val="00374042"/>
    <w:rsid w:val="0037755C"/>
    <w:rsid w:val="00380120"/>
    <w:rsid w:val="003804A9"/>
    <w:rsid w:val="0038176E"/>
    <w:rsid w:val="003821CA"/>
    <w:rsid w:val="00383F1E"/>
    <w:rsid w:val="0038494B"/>
    <w:rsid w:val="00386651"/>
    <w:rsid w:val="00387169"/>
    <w:rsid w:val="003919B7"/>
    <w:rsid w:val="00391A3B"/>
    <w:rsid w:val="00391ABE"/>
    <w:rsid w:val="0039582B"/>
    <w:rsid w:val="00396BD9"/>
    <w:rsid w:val="003A30F8"/>
    <w:rsid w:val="003A6E4F"/>
    <w:rsid w:val="003B1D5F"/>
    <w:rsid w:val="003B375A"/>
    <w:rsid w:val="003B3A7F"/>
    <w:rsid w:val="003B596B"/>
    <w:rsid w:val="003B69FD"/>
    <w:rsid w:val="003B6EB9"/>
    <w:rsid w:val="003C286D"/>
    <w:rsid w:val="003C5A5A"/>
    <w:rsid w:val="003D378A"/>
    <w:rsid w:val="003E7AEB"/>
    <w:rsid w:val="003F7927"/>
    <w:rsid w:val="003F7EFF"/>
    <w:rsid w:val="00401E5B"/>
    <w:rsid w:val="00402CD0"/>
    <w:rsid w:val="00406428"/>
    <w:rsid w:val="0040791E"/>
    <w:rsid w:val="004126C9"/>
    <w:rsid w:val="004159F3"/>
    <w:rsid w:val="00415AA1"/>
    <w:rsid w:val="0041645D"/>
    <w:rsid w:val="00417C7B"/>
    <w:rsid w:val="0042051B"/>
    <w:rsid w:val="00425334"/>
    <w:rsid w:val="004268AA"/>
    <w:rsid w:val="004349FC"/>
    <w:rsid w:val="00434B86"/>
    <w:rsid w:val="00442E6E"/>
    <w:rsid w:val="004451D4"/>
    <w:rsid w:val="00453872"/>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B0DF3"/>
    <w:rsid w:val="004B1B44"/>
    <w:rsid w:val="004B21EF"/>
    <w:rsid w:val="004B56CC"/>
    <w:rsid w:val="004B5AE0"/>
    <w:rsid w:val="004B6549"/>
    <w:rsid w:val="004B6962"/>
    <w:rsid w:val="004C2509"/>
    <w:rsid w:val="004C31D6"/>
    <w:rsid w:val="004C6A01"/>
    <w:rsid w:val="004C6EBB"/>
    <w:rsid w:val="004C77B4"/>
    <w:rsid w:val="004D1465"/>
    <w:rsid w:val="004E2826"/>
    <w:rsid w:val="004E2D94"/>
    <w:rsid w:val="004E4892"/>
    <w:rsid w:val="004E7227"/>
    <w:rsid w:val="004F1444"/>
    <w:rsid w:val="004F3EC9"/>
    <w:rsid w:val="004F5319"/>
    <w:rsid w:val="004F5BAA"/>
    <w:rsid w:val="004F671A"/>
    <w:rsid w:val="00501905"/>
    <w:rsid w:val="00505419"/>
    <w:rsid w:val="005058BA"/>
    <w:rsid w:val="00507961"/>
    <w:rsid w:val="00513E95"/>
    <w:rsid w:val="00515B98"/>
    <w:rsid w:val="005206D1"/>
    <w:rsid w:val="0052140B"/>
    <w:rsid w:val="00525483"/>
    <w:rsid w:val="0052602D"/>
    <w:rsid w:val="0052641D"/>
    <w:rsid w:val="0052671F"/>
    <w:rsid w:val="0052778D"/>
    <w:rsid w:val="00527C01"/>
    <w:rsid w:val="00531813"/>
    <w:rsid w:val="00533A79"/>
    <w:rsid w:val="005346FF"/>
    <w:rsid w:val="00535FE6"/>
    <w:rsid w:val="00536E58"/>
    <w:rsid w:val="00547035"/>
    <w:rsid w:val="005527B1"/>
    <w:rsid w:val="005565BE"/>
    <w:rsid w:val="00560A01"/>
    <w:rsid w:val="0056182B"/>
    <w:rsid w:val="0056548D"/>
    <w:rsid w:val="00566227"/>
    <w:rsid w:val="00567DEC"/>
    <w:rsid w:val="0057076A"/>
    <w:rsid w:val="00571576"/>
    <w:rsid w:val="00577D05"/>
    <w:rsid w:val="005807CD"/>
    <w:rsid w:val="00581482"/>
    <w:rsid w:val="0058182B"/>
    <w:rsid w:val="00581D22"/>
    <w:rsid w:val="005869C5"/>
    <w:rsid w:val="00586B0F"/>
    <w:rsid w:val="00595068"/>
    <w:rsid w:val="00597DDE"/>
    <w:rsid w:val="005A3BFF"/>
    <w:rsid w:val="005A54C1"/>
    <w:rsid w:val="005A5747"/>
    <w:rsid w:val="005A6D36"/>
    <w:rsid w:val="005B03AD"/>
    <w:rsid w:val="005B18E8"/>
    <w:rsid w:val="005B359A"/>
    <w:rsid w:val="005C1B6C"/>
    <w:rsid w:val="005C4F02"/>
    <w:rsid w:val="005C5C66"/>
    <w:rsid w:val="005D7B64"/>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31BE"/>
    <w:rsid w:val="006271B2"/>
    <w:rsid w:val="00633F10"/>
    <w:rsid w:val="00635549"/>
    <w:rsid w:val="00641C82"/>
    <w:rsid w:val="0064246D"/>
    <w:rsid w:val="0064653F"/>
    <w:rsid w:val="0065486C"/>
    <w:rsid w:val="0065514D"/>
    <w:rsid w:val="00663346"/>
    <w:rsid w:val="0066576E"/>
    <w:rsid w:val="006658AC"/>
    <w:rsid w:val="006712BE"/>
    <w:rsid w:val="0067298B"/>
    <w:rsid w:val="00674B98"/>
    <w:rsid w:val="006775E6"/>
    <w:rsid w:val="006818F0"/>
    <w:rsid w:val="006923FA"/>
    <w:rsid w:val="00692701"/>
    <w:rsid w:val="00693BF1"/>
    <w:rsid w:val="006A032F"/>
    <w:rsid w:val="006A6EE8"/>
    <w:rsid w:val="006B1E37"/>
    <w:rsid w:val="006B3A94"/>
    <w:rsid w:val="006B5C3D"/>
    <w:rsid w:val="006B65E7"/>
    <w:rsid w:val="006C24AE"/>
    <w:rsid w:val="006D312E"/>
    <w:rsid w:val="006D7638"/>
    <w:rsid w:val="006D7891"/>
    <w:rsid w:val="006E1361"/>
    <w:rsid w:val="006E1BAF"/>
    <w:rsid w:val="006E4BAE"/>
    <w:rsid w:val="006E5984"/>
    <w:rsid w:val="006F24D1"/>
    <w:rsid w:val="006F2AE9"/>
    <w:rsid w:val="006F2CBB"/>
    <w:rsid w:val="00701BD0"/>
    <w:rsid w:val="00710AC1"/>
    <w:rsid w:val="0071606C"/>
    <w:rsid w:val="007163A0"/>
    <w:rsid w:val="00730D6B"/>
    <w:rsid w:val="00731BEA"/>
    <w:rsid w:val="00734239"/>
    <w:rsid w:val="007359E9"/>
    <w:rsid w:val="00746292"/>
    <w:rsid w:val="0075048E"/>
    <w:rsid w:val="00753449"/>
    <w:rsid w:val="0075373D"/>
    <w:rsid w:val="00756802"/>
    <w:rsid w:val="007611D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2E4A"/>
    <w:rsid w:val="007A5380"/>
    <w:rsid w:val="007A568B"/>
    <w:rsid w:val="007A600D"/>
    <w:rsid w:val="007A72BA"/>
    <w:rsid w:val="007A74B4"/>
    <w:rsid w:val="007B279F"/>
    <w:rsid w:val="007B5561"/>
    <w:rsid w:val="007C48BB"/>
    <w:rsid w:val="007C7F84"/>
    <w:rsid w:val="007D0BAB"/>
    <w:rsid w:val="007D22AB"/>
    <w:rsid w:val="007D3B5B"/>
    <w:rsid w:val="007D76F0"/>
    <w:rsid w:val="007E02C0"/>
    <w:rsid w:val="007E1C72"/>
    <w:rsid w:val="007E2FE7"/>
    <w:rsid w:val="007E3A51"/>
    <w:rsid w:val="007E5E41"/>
    <w:rsid w:val="007E6FE3"/>
    <w:rsid w:val="007F117A"/>
    <w:rsid w:val="007F7137"/>
    <w:rsid w:val="00800978"/>
    <w:rsid w:val="00802892"/>
    <w:rsid w:val="00804A48"/>
    <w:rsid w:val="00807167"/>
    <w:rsid w:val="00807C14"/>
    <w:rsid w:val="00811363"/>
    <w:rsid w:val="00812A01"/>
    <w:rsid w:val="00813C95"/>
    <w:rsid w:val="0081420E"/>
    <w:rsid w:val="00827DC7"/>
    <w:rsid w:val="0083315F"/>
    <w:rsid w:val="0083569D"/>
    <w:rsid w:val="00836E5E"/>
    <w:rsid w:val="00841C2B"/>
    <w:rsid w:val="0084345A"/>
    <w:rsid w:val="00845765"/>
    <w:rsid w:val="00852A2D"/>
    <w:rsid w:val="00854F83"/>
    <w:rsid w:val="0085583E"/>
    <w:rsid w:val="00857BCB"/>
    <w:rsid w:val="00860025"/>
    <w:rsid w:val="00866E8C"/>
    <w:rsid w:val="00867A24"/>
    <w:rsid w:val="00872373"/>
    <w:rsid w:val="00875CFA"/>
    <w:rsid w:val="00881C1C"/>
    <w:rsid w:val="00891354"/>
    <w:rsid w:val="008935F3"/>
    <w:rsid w:val="00895148"/>
    <w:rsid w:val="008958AC"/>
    <w:rsid w:val="008A3507"/>
    <w:rsid w:val="008A3F05"/>
    <w:rsid w:val="008B023A"/>
    <w:rsid w:val="008B3276"/>
    <w:rsid w:val="008B6834"/>
    <w:rsid w:val="008B7304"/>
    <w:rsid w:val="008C1B59"/>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A12B8"/>
    <w:rsid w:val="009A18B9"/>
    <w:rsid w:val="009A3705"/>
    <w:rsid w:val="009A6C0A"/>
    <w:rsid w:val="009B09A8"/>
    <w:rsid w:val="009B4B21"/>
    <w:rsid w:val="009C1607"/>
    <w:rsid w:val="009C516D"/>
    <w:rsid w:val="009D0BDE"/>
    <w:rsid w:val="009D20C7"/>
    <w:rsid w:val="009D6055"/>
    <w:rsid w:val="009E20E2"/>
    <w:rsid w:val="009E566D"/>
    <w:rsid w:val="009F2F1C"/>
    <w:rsid w:val="009F4072"/>
    <w:rsid w:val="00A056A3"/>
    <w:rsid w:val="00A11524"/>
    <w:rsid w:val="00A1534D"/>
    <w:rsid w:val="00A232F0"/>
    <w:rsid w:val="00A31168"/>
    <w:rsid w:val="00A31F60"/>
    <w:rsid w:val="00A33247"/>
    <w:rsid w:val="00A33EF6"/>
    <w:rsid w:val="00A41361"/>
    <w:rsid w:val="00A47BFE"/>
    <w:rsid w:val="00A548A2"/>
    <w:rsid w:val="00A55265"/>
    <w:rsid w:val="00A56DFD"/>
    <w:rsid w:val="00A60356"/>
    <w:rsid w:val="00A64680"/>
    <w:rsid w:val="00A66199"/>
    <w:rsid w:val="00A67D9D"/>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301D"/>
    <w:rsid w:val="00AC4EC0"/>
    <w:rsid w:val="00AC51D1"/>
    <w:rsid w:val="00AC6D94"/>
    <w:rsid w:val="00AC7EE5"/>
    <w:rsid w:val="00AC7FAF"/>
    <w:rsid w:val="00AD617E"/>
    <w:rsid w:val="00AD7D42"/>
    <w:rsid w:val="00AE11EF"/>
    <w:rsid w:val="00AE4221"/>
    <w:rsid w:val="00AE4980"/>
    <w:rsid w:val="00AE747C"/>
    <w:rsid w:val="00B039BE"/>
    <w:rsid w:val="00B11AAB"/>
    <w:rsid w:val="00B173FC"/>
    <w:rsid w:val="00B203AB"/>
    <w:rsid w:val="00B22006"/>
    <w:rsid w:val="00B22B75"/>
    <w:rsid w:val="00B23ED4"/>
    <w:rsid w:val="00B26AF2"/>
    <w:rsid w:val="00B30653"/>
    <w:rsid w:val="00B33B52"/>
    <w:rsid w:val="00B36857"/>
    <w:rsid w:val="00B36A11"/>
    <w:rsid w:val="00B378E3"/>
    <w:rsid w:val="00B37931"/>
    <w:rsid w:val="00B405A8"/>
    <w:rsid w:val="00B40BBD"/>
    <w:rsid w:val="00B44FCA"/>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C76"/>
    <w:rsid w:val="00BB5A1D"/>
    <w:rsid w:val="00BC0AD1"/>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627F"/>
    <w:rsid w:val="00C16D0F"/>
    <w:rsid w:val="00C25601"/>
    <w:rsid w:val="00C25CD4"/>
    <w:rsid w:val="00C26651"/>
    <w:rsid w:val="00C31584"/>
    <w:rsid w:val="00C31B41"/>
    <w:rsid w:val="00C34F1B"/>
    <w:rsid w:val="00C37C4F"/>
    <w:rsid w:val="00C403CC"/>
    <w:rsid w:val="00C42882"/>
    <w:rsid w:val="00C43364"/>
    <w:rsid w:val="00C43813"/>
    <w:rsid w:val="00C5006C"/>
    <w:rsid w:val="00C50356"/>
    <w:rsid w:val="00C56692"/>
    <w:rsid w:val="00C572C2"/>
    <w:rsid w:val="00C57776"/>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69AB"/>
    <w:rsid w:val="00CA38DB"/>
    <w:rsid w:val="00CA5651"/>
    <w:rsid w:val="00CA79BB"/>
    <w:rsid w:val="00CB282F"/>
    <w:rsid w:val="00CB4514"/>
    <w:rsid w:val="00CB4989"/>
    <w:rsid w:val="00CB59BE"/>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33E7"/>
    <w:rsid w:val="00D04885"/>
    <w:rsid w:val="00D05466"/>
    <w:rsid w:val="00D059B7"/>
    <w:rsid w:val="00D06054"/>
    <w:rsid w:val="00D0651C"/>
    <w:rsid w:val="00D078E9"/>
    <w:rsid w:val="00D10FBA"/>
    <w:rsid w:val="00D11A70"/>
    <w:rsid w:val="00D12DF4"/>
    <w:rsid w:val="00D15C26"/>
    <w:rsid w:val="00D21AEB"/>
    <w:rsid w:val="00D21E70"/>
    <w:rsid w:val="00D22D4B"/>
    <w:rsid w:val="00D27478"/>
    <w:rsid w:val="00D311D6"/>
    <w:rsid w:val="00D357D3"/>
    <w:rsid w:val="00D36379"/>
    <w:rsid w:val="00D36A48"/>
    <w:rsid w:val="00D36B71"/>
    <w:rsid w:val="00D426BD"/>
    <w:rsid w:val="00D42B74"/>
    <w:rsid w:val="00D43020"/>
    <w:rsid w:val="00D57B53"/>
    <w:rsid w:val="00D713FC"/>
    <w:rsid w:val="00D71530"/>
    <w:rsid w:val="00D7224C"/>
    <w:rsid w:val="00D72582"/>
    <w:rsid w:val="00D7474F"/>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C1730"/>
    <w:rsid w:val="00DC278D"/>
    <w:rsid w:val="00DC7921"/>
    <w:rsid w:val="00DD1C9F"/>
    <w:rsid w:val="00DD6307"/>
    <w:rsid w:val="00DE08D8"/>
    <w:rsid w:val="00DE0E95"/>
    <w:rsid w:val="00DE2EBD"/>
    <w:rsid w:val="00DE31FC"/>
    <w:rsid w:val="00DF0A40"/>
    <w:rsid w:val="00DF0AF4"/>
    <w:rsid w:val="00DF19C6"/>
    <w:rsid w:val="00DF235A"/>
    <w:rsid w:val="00DF3D46"/>
    <w:rsid w:val="00DF4508"/>
    <w:rsid w:val="00E03C6D"/>
    <w:rsid w:val="00E03C80"/>
    <w:rsid w:val="00E051E1"/>
    <w:rsid w:val="00E077EA"/>
    <w:rsid w:val="00E12872"/>
    <w:rsid w:val="00E12B4A"/>
    <w:rsid w:val="00E2171F"/>
    <w:rsid w:val="00E217A0"/>
    <w:rsid w:val="00E33499"/>
    <w:rsid w:val="00E33D04"/>
    <w:rsid w:val="00E33ECA"/>
    <w:rsid w:val="00E41F0B"/>
    <w:rsid w:val="00E51C37"/>
    <w:rsid w:val="00E51C6B"/>
    <w:rsid w:val="00E51E0B"/>
    <w:rsid w:val="00E5617D"/>
    <w:rsid w:val="00E5730C"/>
    <w:rsid w:val="00E62867"/>
    <w:rsid w:val="00E631B1"/>
    <w:rsid w:val="00E6374C"/>
    <w:rsid w:val="00E70DA8"/>
    <w:rsid w:val="00E70E51"/>
    <w:rsid w:val="00E715EC"/>
    <w:rsid w:val="00E72D37"/>
    <w:rsid w:val="00E74A97"/>
    <w:rsid w:val="00E7689A"/>
    <w:rsid w:val="00E93B1B"/>
    <w:rsid w:val="00E95ABD"/>
    <w:rsid w:val="00E964AA"/>
    <w:rsid w:val="00E966BA"/>
    <w:rsid w:val="00EA1C90"/>
    <w:rsid w:val="00EA220A"/>
    <w:rsid w:val="00EB4754"/>
    <w:rsid w:val="00EB6329"/>
    <w:rsid w:val="00EB63CE"/>
    <w:rsid w:val="00EC7B38"/>
    <w:rsid w:val="00EE04BB"/>
    <w:rsid w:val="00EE6520"/>
    <w:rsid w:val="00EF4D54"/>
    <w:rsid w:val="00F01643"/>
    <w:rsid w:val="00F03173"/>
    <w:rsid w:val="00F04967"/>
    <w:rsid w:val="00F04DC8"/>
    <w:rsid w:val="00F06287"/>
    <w:rsid w:val="00F078B4"/>
    <w:rsid w:val="00F11105"/>
    <w:rsid w:val="00F1134C"/>
    <w:rsid w:val="00F12C88"/>
    <w:rsid w:val="00F12F1F"/>
    <w:rsid w:val="00F13DD4"/>
    <w:rsid w:val="00F1490A"/>
    <w:rsid w:val="00F14FB0"/>
    <w:rsid w:val="00F15397"/>
    <w:rsid w:val="00F1547F"/>
    <w:rsid w:val="00F17899"/>
    <w:rsid w:val="00F20039"/>
    <w:rsid w:val="00F24E82"/>
    <w:rsid w:val="00F263C8"/>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84EAF"/>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5434"/>
    <w:rsid w:val="00FF18EF"/>
    <w:rsid w:val="00FF2C35"/>
    <w:rsid w:val="00FF5C1F"/>
    <w:rsid w:val="00FF7105"/>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2">
    <w:name w:val="heading 2"/>
    <w:basedOn w:val="1"/>
    <w:next w:val="a"/>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3">
    <w:name w:val="heading 3"/>
    <w:basedOn w:val="2"/>
    <w:next w:val="a"/>
    <w:autoRedefine/>
    <w:qFormat/>
    <w:rsid w:val="006E1361"/>
    <w:pPr>
      <w:numPr>
        <w:ilvl w:val="2"/>
      </w:numPr>
      <w:spacing w:before="120"/>
      <w:outlineLvl w:val="2"/>
    </w:pPr>
    <w:rPr>
      <w:sz w:val="28"/>
    </w:rPr>
  </w:style>
  <w:style w:type="paragraph" w:styleId="4">
    <w:name w:val="heading 4"/>
    <w:basedOn w:val="3"/>
    <w:next w:val="a"/>
    <w:autoRedefine/>
    <w:qFormat/>
    <w:rsid w:val="006E1361"/>
    <w:pPr>
      <w:numPr>
        <w:ilvl w:val="3"/>
      </w:numPr>
      <w:outlineLvl w:val="3"/>
    </w:pPr>
    <w:rPr>
      <w:sz w:val="24"/>
    </w:rPr>
  </w:style>
  <w:style w:type="paragraph" w:styleId="5">
    <w:name w:val="heading 5"/>
    <w:basedOn w:val="4"/>
    <w:next w:val="a"/>
    <w:autoRedefine/>
    <w:qFormat/>
    <w:rsid w:val="006E1361"/>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rsid w:val="009D6055"/>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paragraph" w:styleId="af0">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1"/>
    <w:uiPriority w:val="99"/>
    <w:qFormat/>
    <w:rsid w:val="00CA5651"/>
    <w:pPr>
      <w:spacing w:after="0"/>
      <w:ind w:left="720"/>
    </w:pPr>
    <w:rPr>
      <w:rFonts w:eastAsia="Calibri"/>
      <w:sz w:val="24"/>
      <w:szCs w:val="24"/>
      <w:lang w:val="en-US" w:eastAsia="en-US"/>
    </w:rPr>
  </w:style>
  <w:style w:type="character" w:styleId="af2">
    <w:name w:val="Placeholder Text"/>
    <w:basedOn w:val="a0"/>
    <w:uiPriority w:val="99"/>
    <w:semiHidden/>
    <w:rsid w:val="00FD363F"/>
    <w:rPr>
      <w:color w:val="808080"/>
    </w:rPr>
  </w:style>
  <w:style w:type="character" w:styleId="af3">
    <w:name w:val="Emphasis"/>
    <w:qFormat/>
    <w:rsid w:val="00320C63"/>
    <w:rPr>
      <w:i/>
      <w:iCs/>
    </w:rPr>
  </w:style>
  <w:style w:type="paragraph" w:styleId="af4">
    <w:name w:val="annotation subject"/>
    <w:basedOn w:val="ab"/>
    <w:next w:val="ab"/>
    <w:link w:val="af5"/>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af5">
    <w:name w:val="批注主题 字符"/>
    <w:basedOn w:val="ac"/>
    <w:link w:val="af4"/>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af6">
    <w:name w:val="Quote"/>
    <w:basedOn w:val="a"/>
    <w:next w:val="a"/>
    <w:link w:val="af7"/>
    <w:uiPriority w:val="29"/>
    <w:qFormat/>
    <w:rsid w:val="00C66A3C"/>
    <w:pPr>
      <w:spacing w:before="200" w:after="160"/>
      <w:ind w:left="864" w:right="864"/>
      <w:jc w:val="center"/>
    </w:pPr>
    <w:rPr>
      <w:i/>
      <w:iCs/>
      <w:color w:val="404040" w:themeColor="text1" w:themeTint="BF"/>
    </w:rPr>
  </w:style>
  <w:style w:type="character" w:customStyle="1" w:styleId="af7">
    <w:name w:val="引用 字符"/>
    <w:basedOn w:val="a0"/>
    <w:link w:val="af6"/>
    <w:uiPriority w:val="29"/>
    <w:rsid w:val="00C66A3C"/>
    <w:rPr>
      <w:i/>
      <w:iCs/>
      <w:color w:val="404040" w:themeColor="text1" w:themeTint="BF"/>
      <w:lang w:val="en-GB" w:eastAsia="ko-KR"/>
    </w:rPr>
  </w:style>
  <w:style w:type="character" w:customStyle="1" w:styleId="text-only">
    <w:name w:val="text-only"/>
    <w:basedOn w:val="a0"/>
    <w:rsid w:val="004B6962"/>
  </w:style>
  <w:style w:type="character" w:customStyle="1" w:styleId="normaltextrun">
    <w:name w:val="normaltextrun"/>
    <w:basedOn w:val="a0"/>
    <w:rsid w:val="00455568"/>
  </w:style>
  <w:style w:type="character" w:styleId="af8">
    <w:name w:val="Hyperlink"/>
    <w:basedOn w:val="a0"/>
    <w:rsid w:val="00007F63"/>
    <w:rPr>
      <w:color w:val="0563C1" w:themeColor="hyperlink"/>
      <w:u w:val="single"/>
    </w:rPr>
  </w:style>
  <w:style w:type="character" w:styleId="af9">
    <w:name w:val="Unresolved Mention"/>
    <w:basedOn w:val="a0"/>
    <w:uiPriority w:val="99"/>
    <w:semiHidden/>
    <w:unhideWhenUsed/>
    <w:rsid w:val="00007F63"/>
    <w:rPr>
      <w:color w:val="605E5C"/>
      <w:shd w:val="clear" w:color="auto" w:fill="E1DFDD"/>
    </w:rPr>
  </w:style>
  <w:style w:type="paragraph" w:styleId="afa">
    <w:name w:val="Revision"/>
    <w:hidden/>
    <w:uiPriority w:val="99"/>
    <w:semiHidden/>
    <w:rsid w:val="0075048E"/>
    <w:rPr>
      <w:lang w:val="en-GB" w:eastAsia="ko-KR"/>
    </w:rPr>
  </w:style>
  <w:style w:type="paragraph" w:styleId="afb">
    <w:name w:val="Date"/>
    <w:basedOn w:val="a"/>
    <w:next w:val="a"/>
    <w:link w:val="afc"/>
    <w:rsid w:val="004678D5"/>
  </w:style>
  <w:style w:type="character" w:customStyle="1" w:styleId="afc">
    <w:name w:val="日期 字符"/>
    <w:basedOn w:val="a0"/>
    <w:link w:val="afb"/>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af1">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0"/>
    <w:uiPriority w:val="99"/>
    <w:qFormat/>
    <w:locked/>
    <w:rsid w:val="004E7227"/>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467435443">
      <w:bodyDiv w:val="1"/>
      <w:marLeft w:val="0"/>
      <w:marRight w:val="0"/>
      <w:marTop w:val="0"/>
      <w:marBottom w:val="0"/>
      <w:divBdr>
        <w:top w:val="none" w:sz="0" w:space="0" w:color="auto"/>
        <w:left w:val="none" w:sz="0" w:space="0" w:color="auto"/>
        <w:bottom w:val="none" w:sz="0" w:space="0" w:color="auto"/>
        <w:right w:val="none" w:sz="0" w:space="0" w:color="auto"/>
      </w:divBdr>
      <w:divsChild>
        <w:div w:id="839661529">
          <w:marLeft w:val="0"/>
          <w:marRight w:val="0"/>
          <w:marTop w:val="0"/>
          <w:marBottom w:val="0"/>
          <w:divBdr>
            <w:top w:val="none" w:sz="0" w:space="0" w:color="auto"/>
            <w:left w:val="none" w:sz="0" w:space="0" w:color="auto"/>
            <w:bottom w:val="none" w:sz="0" w:space="0" w:color="auto"/>
            <w:right w:val="none" w:sz="0" w:space="0" w:color="auto"/>
          </w:divBdr>
        </w:div>
      </w:divsChild>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66309781">
      <w:bodyDiv w:val="1"/>
      <w:marLeft w:val="0"/>
      <w:marRight w:val="0"/>
      <w:marTop w:val="0"/>
      <w:marBottom w:val="0"/>
      <w:divBdr>
        <w:top w:val="none" w:sz="0" w:space="0" w:color="auto"/>
        <w:left w:val="none" w:sz="0" w:space="0" w:color="auto"/>
        <w:bottom w:val="none" w:sz="0" w:space="0" w:color="auto"/>
        <w:right w:val="none" w:sz="0" w:space="0" w:color="auto"/>
      </w:divBdr>
      <w:divsChild>
        <w:div w:id="792140169">
          <w:marLeft w:val="0"/>
          <w:marRight w:val="0"/>
          <w:marTop w:val="0"/>
          <w:marBottom w:val="0"/>
          <w:divBdr>
            <w:top w:val="none" w:sz="0" w:space="0" w:color="auto"/>
            <w:left w:val="none" w:sz="0" w:space="0" w:color="auto"/>
            <w:bottom w:val="none" w:sz="0" w:space="0" w:color="auto"/>
            <w:right w:val="none" w:sz="0" w:space="0" w:color="auto"/>
          </w:divBdr>
        </w:div>
      </w:divsChild>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78514941">
      <w:bodyDiv w:val="1"/>
      <w:marLeft w:val="0"/>
      <w:marRight w:val="0"/>
      <w:marTop w:val="0"/>
      <w:marBottom w:val="0"/>
      <w:divBdr>
        <w:top w:val="none" w:sz="0" w:space="0" w:color="auto"/>
        <w:left w:val="none" w:sz="0" w:space="0" w:color="auto"/>
        <w:bottom w:val="none" w:sz="0" w:space="0" w:color="auto"/>
        <w:right w:val="none" w:sz="0" w:space="0" w:color="auto"/>
      </w:divBdr>
      <w:divsChild>
        <w:div w:id="2076472076">
          <w:marLeft w:val="0"/>
          <w:marRight w:val="0"/>
          <w:marTop w:val="0"/>
          <w:marBottom w:val="0"/>
          <w:divBdr>
            <w:top w:val="none" w:sz="0" w:space="0" w:color="auto"/>
            <w:left w:val="none" w:sz="0" w:space="0" w:color="auto"/>
            <w:bottom w:val="none" w:sz="0" w:space="0" w:color="auto"/>
            <w:right w:val="none" w:sz="0" w:space="0" w:color="auto"/>
          </w:divBdr>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620337997">
      <w:bodyDiv w:val="1"/>
      <w:marLeft w:val="0"/>
      <w:marRight w:val="0"/>
      <w:marTop w:val="0"/>
      <w:marBottom w:val="0"/>
      <w:divBdr>
        <w:top w:val="none" w:sz="0" w:space="0" w:color="auto"/>
        <w:left w:val="none" w:sz="0" w:space="0" w:color="auto"/>
        <w:bottom w:val="none" w:sz="0" w:space="0" w:color="auto"/>
        <w:right w:val="none" w:sz="0" w:space="0" w:color="auto"/>
      </w:divBdr>
      <w:divsChild>
        <w:div w:id="415518031">
          <w:marLeft w:val="0"/>
          <w:marRight w:val="0"/>
          <w:marTop w:val="0"/>
          <w:marBottom w:val="0"/>
          <w:divBdr>
            <w:top w:val="none" w:sz="0" w:space="0" w:color="auto"/>
            <w:left w:val="none" w:sz="0" w:space="0" w:color="auto"/>
            <w:bottom w:val="none" w:sz="0" w:space="0" w:color="auto"/>
            <w:right w:val="none" w:sz="0" w:space="0" w:color="auto"/>
          </w:divBdr>
        </w:div>
      </w:divsChild>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2.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3.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48</TotalTime>
  <Pages>6</Pages>
  <Words>1046</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40</cp:revision>
  <dcterms:created xsi:type="dcterms:W3CDTF">2025-05-22T00:27:00Z</dcterms:created>
  <dcterms:modified xsi:type="dcterms:W3CDTF">2025-07-15T11:01:00Z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4c5bb5605e3d11f08000376700003667">
    <vt:lpwstr>CWM4JW5skKirS6fOSAOkN5xBxf2WtjEx6kqDMwhMRqGhpd2h1U0t6I/44jKIS2jZ2S/AyDqOTNGdxbrw4VE9yueFQ==</vt:lpwstr>
  </property>
  <property fmtid="{D5CDD505-2E9C-101B-9397-08002B2CF9AE}" pid="14" name="CWMdd486e50616811f0800013ca000012ca">
    <vt:lpwstr>CWM70xkDhilrBKYuy1VySUqL37qFra0XmJUGj7gwYMlHq6hPwnT9GbFxXWSjaOAL2TTlj4Wjq4jyIgbANAsgM+6gQ==</vt:lpwstr>
  </property>
</Properties>
</file>